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03AE78D3" w:rsidR="00593E8D" w:rsidRPr="000C2AAC" w:rsidRDefault="001206C2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E65E65"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5DF79D" wp14:editId="40C7FABE">
                <wp:simplePos x="0" y="0"/>
                <wp:positionH relativeFrom="column">
                  <wp:posOffset>0</wp:posOffset>
                </wp:positionH>
                <wp:positionV relativeFrom="paragraph">
                  <wp:posOffset>-704850</wp:posOffset>
                </wp:positionV>
                <wp:extent cx="752475" cy="7334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82EDA" w14:textId="77777777" w:rsidR="001F4977" w:rsidRDefault="001F4977" w:rsidP="001206C2">
                            <w:r>
                              <w:rPr>
                                <w:noProof/>
                                <w:lang w:bidi="th-TH"/>
                              </w:rPr>
                              <w:drawing>
                                <wp:inline distT="0" distB="0" distL="0" distR="0" wp14:anchorId="105DBB1C" wp14:editId="76DFD2FF">
                                  <wp:extent cx="657225" cy="6364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1650688_1128263507187463_1645922908_n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1479" cy="6405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55.5pt;width:59.2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" filled="f" stroked="f">
                <v:textbox>
                  <w:txbxContent>
                    <w:p w14:paraId="43C82EDA" w14:textId="77777777" w:rsidR="001F4977" w:rsidRDefault="001F4977" w:rsidP="001206C2">
                      <w:r>
                        <w:rPr>
                          <w:noProof/>
                          <w:lang w:bidi="th-TH"/>
                        </w:rPr>
                        <w:drawing>
                          <wp:inline distT="0" distB="0" distL="0" distR="0" wp14:anchorId="105DBB1C" wp14:editId="76DFD2FF">
                            <wp:extent cx="657225" cy="6364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1650688_1128263507187463_1645922908_n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1479" cy="6405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9A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การขออนุญาตตั้งโรงงานผลิตอาหาร และการขอเพิ่มประเภทอาหาร</w:t>
      </w:r>
    </w:p>
    <w:p w14:paraId="16FCEC75" w14:textId="59A1DB03" w:rsidR="00D239AD" w:rsidRPr="001206C2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</w:t>
      </w:r>
      <w:r w:rsidR="001206C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งานสาธารณสุขจังหวัดแพร่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การขออนุญาตตั้งโรงงานผลิตอาหาร และการขอเพิ่มประเภทอาหาร</w:t>
      </w:r>
    </w:p>
    <w:p w14:paraId="57553D54" w14:textId="4F1ADD72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1206C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สำนักงานสาธารณสุขจังหวัดแพร่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กระบวนงานที่เชื่อมโยงหลายหน่วยงาน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1F4977">
        <w:tc>
          <w:tcPr>
            <w:tcW w:w="675" w:type="dxa"/>
          </w:tcPr>
          <w:p w14:paraId="23D761D9" w14:textId="12281EB4" w:rsidR="00394708" w:rsidRPr="0087182F" w:rsidRDefault="00394708" w:rsidP="001F497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1F497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พระราชบัญญัติอาหาร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14:paraId="56C2533B" w14:textId="4CFCD02D" w:rsidR="00394708" w:rsidRPr="0087182F" w:rsidRDefault="00394708" w:rsidP="001F4977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7E633066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ประกาศสำนักงานคณะกรรมการอาหารและยาเรื่อง กำหนดระยะเวลาการปฏิบัติราชการเพื่อบริการประชาชน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60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16491A35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]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การขออนุญาตตั้งโรงงานผลิตอาหาร และการขอเพิ่มประเภทอาหาร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1206C2" w:rsidRPr="00E9022B" w14:paraId="1B675005" w14:textId="77777777" w:rsidTr="001F4977">
        <w:tc>
          <w:tcPr>
            <w:tcW w:w="675" w:type="dxa"/>
          </w:tcPr>
          <w:p w14:paraId="339B02F8" w14:textId="77777777" w:rsidR="001206C2" w:rsidRPr="000C2AAC" w:rsidRDefault="001206C2" w:rsidP="001F497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CCDC37A" w14:textId="77777777" w:rsidR="001206C2" w:rsidRDefault="001206C2" w:rsidP="001F4977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</w:pPr>
            <w:r w:rsidRPr="005D77B9">
              <w:rPr>
                <w:rFonts w:asciiTheme="minorBidi" w:hAnsiTheme="minorBidi" w:cs="Cordia New"/>
                <w:b/>
                <w:bCs/>
                <w:iCs/>
                <w:noProof/>
                <w:sz w:val="32"/>
                <w:szCs w:val="32"/>
                <w:cs/>
                <w:lang w:bidi="th-TH"/>
              </w:rPr>
              <w:t xml:space="preserve">กรณีสถานที่ผลิตตั้งอยู่ต่างจังหวัดและผลิตอาหารที่ไม่ได้มอบอำนาจให้สำนักงานสาธารณสุขจังหวัด </w:t>
            </w:r>
            <w:r w:rsidRPr="005D77B9">
              <w:rPr>
                <w:rFonts w:asciiTheme="minorBidi" w:hAnsiTheme="minorBidi"/>
                <w:b/>
                <w:bCs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14:paraId="5CD101ED" w14:textId="77777777" w:rsidR="001206C2" w:rsidRDefault="001206C2" w:rsidP="001F4977">
            <w:pPr>
              <w:pStyle w:val="ListParagraph"/>
              <w:numPr>
                <w:ilvl w:val="0"/>
                <w:numId w:val="12"/>
              </w:numPr>
              <w:ind w:left="318" w:hanging="284"/>
              <w:rPr>
                <w:rFonts w:asciiTheme="minorBidi" w:hAnsiTheme="minorBidi"/>
                <w:iCs/>
                <w:sz w:val="32"/>
                <w:szCs w:val="32"/>
              </w:rPr>
            </w:pP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สำนักงานคณะกรรมการอาหารและยา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ศูนย์บริการผลิตภัณฑ์สุขภาพเบ็ดเสร็จ 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>(One Stop Service Center : OSSC)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ชั้น 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</w:t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ตึกสำนักงานคณะกรรมการอาหารและยา 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88/24 </w:t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กระทรวงสาธารณสุข ถ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ติวานนท์ นนทบุรี 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>11000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>: 0 2590 7443, 0 2590 7320</w:t>
            </w:r>
            <w:r>
              <w:rPr>
                <w:rFonts w:asciiTheme="minorBidi" w:hAnsiTheme="minorBidi"/>
                <w:iCs/>
                <w:sz w:val="32"/>
                <w:szCs w:val="32"/>
              </w:rPr>
              <w:t>/</w:t>
            </w:r>
            <w:r>
              <w:rPr>
                <w:rFonts w:asciiTheme="minorBidi" w:hAnsiTheme="minorBidi" w:hint="cs"/>
                <w:iCs/>
                <w:sz w:val="32"/>
                <w:szCs w:val="32"/>
                <w:cs/>
                <w:lang w:bidi="th-TH"/>
              </w:rPr>
              <w:t>ติดต่อด้วยตนเองที่หน่วยงาน</w:t>
            </w:r>
          </w:p>
          <w:p w14:paraId="5943BC6F" w14:textId="77777777" w:rsidR="001206C2" w:rsidRDefault="001206C2" w:rsidP="001F4977">
            <w:pPr>
              <w:pStyle w:val="ListParagraph"/>
              <w:ind w:left="318"/>
              <w:rPr>
                <w:rFonts w:asciiTheme="minorBidi" w:hAnsiTheme="minorBidi"/>
                <w:iCs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กรุณานัดหมายล่วงหน้าผ่านเวปไซด์สำนักอาหาร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http://203.157.72.105/foodbooking/  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หรือโทรศัพท์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</w:rPr>
              <w:t>0 2590 7187, 0 2590 7011</w:t>
            </w:r>
          </w:p>
          <w:p w14:paraId="3395C920" w14:textId="77777777" w:rsidR="001206C2" w:rsidRDefault="001206C2" w:rsidP="001F4977">
            <w:pPr>
              <w:pStyle w:val="ListParagraph"/>
              <w:numPr>
                <w:ilvl w:val="0"/>
                <w:numId w:val="12"/>
              </w:numPr>
              <w:ind w:left="318" w:hanging="284"/>
              <w:rPr>
                <w:rFonts w:asciiTheme="minorBidi" w:hAnsiTheme="minorBidi"/>
                <w:iCs/>
                <w:sz w:val="32"/>
                <w:szCs w:val="32"/>
              </w:rPr>
            </w:pPr>
            <w:r w:rsidRPr="005D77B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lastRenderedPageBreak/>
              <w:t xml:space="preserve">สำนักงานสาธารณสุขจังหวัดแพร่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ถนนบ้านใหม่ ตำบลในเวียง อำเภอเมืองแพร่ จังหวัดแพร่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54000</w:t>
            </w:r>
            <w:r w:rsidRPr="005D77B9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 xml:space="preserve">  </w:t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</w:t>
            </w:r>
          </w:p>
          <w:p w14:paraId="1451A659" w14:textId="77777777" w:rsidR="001206C2" w:rsidRPr="00E9022B" w:rsidRDefault="001206C2" w:rsidP="001F4977">
            <w:pPr>
              <w:pStyle w:val="ListParagraph"/>
              <w:ind w:left="318"/>
              <w:rPr>
                <w:rFonts w:asciiTheme="minorBidi" w:hAnsiTheme="minorBidi"/>
                <w:iCs/>
                <w:sz w:val="32"/>
                <w:szCs w:val="32"/>
              </w:rPr>
            </w:pPr>
            <w:r w:rsidRPr="005D77B9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Pr="005D77B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</w:tc>
      </w:tr>
      <w:tr w:rsidR="001206C2" w:rsidRPr="000C2AAC" w14:paraId="74AB155E" w14:textId="77777777" w:rsidTr="001F4977">
        <w:tc>
          <w:tcPr>
            <w:tcW w:w="675" w:type="dxa"/>
          </w:tcPr>
          <w:p w14:paraId="65757F52" w14:textId="77777777" w:rsidR="001206C2" w:rsidRPr="000C2AAC" w:rsidRDefault="001206C2" w:rsidP="001F4977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7A24CC5" w14:textId="77777777" w:rsidR="001206C2" w:rsidRPr="00E9022B" w:rsidRDefault="001206C2" w:rsidP="001F4977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</w:pPr>
            <w:r w:rsidRPr="00E9022B">
              <w:rPr>
                <w:rFonts w:asciiTheme="minorBidi" w:hAnsiTheme="minorBidi" w:cs="Cordia New"/>
                <w:b/>
                <w:bCs/>
                <w:iCs/>
                <w:noProof/>
                <w:sz w:val="32"/>
                <w:szCs w:val="32"/>
                <w:cs/>
                <w:lang w:bidi="th-TH"/>
              </w:rPr>
              <w:t>กรณีสถานที่ผลิตตั้งอยู่</w:t>
            </w:r>
            <w:r w:rsidRPr="00E9022B">
              <w:rPr>
                <w:rFonts w:asciiTheme="minorBidi" w:hAnsiTheme="minorBidi" w:cs="Cordia New" w:hint="cs"/>
                <w:b/>
                <w:bCs/>
                <w:iCs/>
                <w:noProof/>
                <w:sz w:val="32"/>
                <w:szCs w:val="32"/>
                <w:cs/>
                <w:lang w:bidi="th-TH"/>
              </w:rPr>
              <w:t>ใน</w:t>
            </w:r>
            <w:r w:rsidRPr="00E9022B">
              <w:rPr>
                <w:rFonts w:asciiTheme="minorBidi" w:hAnsiTheme="minorBidi" w:cs="Cordia New"/>
                <w:b/>
                <w:bCs/>
                <w:iCs/>
                <w:noProof/>
                <w:sz w:val="32"/>
                <w:szCs w:val="32"/>
                <w:cs/>
                <w:lang w:bidi="th-TH"/>
              </w:rPr>
              <w:t>จังหวัดและผลิตอาหารที่มีการมอบอำนาจให้สำนักงานสาธารณสุขจังหวัดเป็นผู้อนุญาต</w:t>
            </w:r>
            <w:r w:rsidRPr="00E9022B">
              <w:rPr>
                <w:rFonts w:asciiTheme="minorBidi" w:hAnsiTheme="minorBidi"/>
                <w:b/>
                <w:bCs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สำนักงานสาธารณสุขจังหวัดแพร่ ถนนบ้านใหม่ ตำบลในเวียง อำเภอเมืองแพร่ จังหวัดแพร่ 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1096/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5868158E" w14:textId="77777777" w:rsidR="001206C2" w:rsidRPr="000C2AAC" w:rsidRDefault="001206C2" w:rsidP="001F497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2C0FC952" w14:textId="77777777" w:rsidR="001206C2" w:rsidRPr="000C2AAC" w:rsidRDefault="001206C2" w:rsidP="001F497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0D750A0D" w14:textId="77777777" w:rsidR="001206C2" w:rsidRPr="001206C2" w:rsidRDefault="001206C2" w:rsidP="001206C2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054B3233" w14:textId="77777777" w:rsidR="001206C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noProof/>
          <w:sz w:val="32"/>
          <w:szCs w:val="32"/>
          <w:lang w:bidi="th-TH"/>
        </w:rPr>
      </w:pPr>
      <w:r w:rsidRPr="001206C2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หลักเกณฑ์</w:t>
      </w:r>
    </w:p>
    <w:p w14:paraId="44ADE6BF" w14:textId="30D17A83" w:rsidR="001206C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คู่มือฉบับนี้ใช้สำหรับสถานที่ผลิตที่เข้าข่ายโรงงาน ซึ่งหมายถึง โรงงานตามพระราชบัญญัติโรงงาน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.2535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ที่มีการใช้เครื่องจักรมีกำลังรวมตั้งแต่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แรงม้า หรือกำลังเทียบเท่าตั้งแต่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แรงม้าขึ้นไป หรือใช้คนงานตั้งแต่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คนขึ้นไป โดยใช้เครื่องจักรหรือไม่ก็ตาม</w:t>
      </w:r>
    </w:p>
    <w:p w14:paraId="09B2AC02" w14:textId="77777777" w:rsidR="001206C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.2522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กำหนดไว้ว่า ห้ามมิให้ผู้ใดตั้งโรงงานผลิตอาหารเพื่อจำหน่าย เว้นแต่ได้รับอนุญาตจากผู้อนุญาต การขออนุญาตและการอนุญาตให้เป็นไปตามหลักเกณฑ์วิธีการและเงื่อนไขที่กำหนดไว้ในกฎกระทรวง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และฉบับที่ </w:t>
      </w:r>
      <w:r w:rsidRPr="000C2AAC">
        <w:rPr>
          <w:rFonts w:asciiTheme="minorBidi" w:hAnsiTheme="minorBidi"/>
          <w:noProof/>
          <w:sz w:val="32"/>
          <w:szCs w:val="32"/>
        </w:rPr>
        <w:t>12)</w:t>
      </w:r>
    </w:p>
    <w:p w14:paraId="344843A1" w14:textId="77777777" w:rsidR="001206C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สถานที่ผลิตอาหารต้องปฏิบัติให้สอดคล้องตามข้อกฎหมายแล้วแต่กรณี ดังนี้</w:t>
      </w:r>
    </w:p>
    <w:p w14:paraId="06ECC008" w14:textId="77777777" w:rsidR="001206C2" w:rsidRDefault="001206C2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  <w:lang w:bidi="th-TH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3.1. </w:t>
      </w:r>
      <w:r w:rsidR="00575FAF" w:rsidRPr="001206C2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กรณีเป็นสถานที่ผลิตน้ำบริโภคในภาชนะบรรจุที่ปิดสนิท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ต้องเป็นไปตามประกาศกระทรวงสาธารณสุข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220)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 2544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น้ำบริโภคในภาชนะบรรจุที่ปิดสนิท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>3) 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จีเอ็มพีเฉพาะของน้ำบริโภคฯ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</w:p>
    <w:p w14:paraId="305CB425" w14:textId="77777777" w:rsidR="001206C2" w:rsidRDefault="001206C2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3.2. </w:t>
      </w:r>
      <w:r w:rsidR="00575FAF" w:rsidRPr="001206C2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กรณีเป็นสถานที่ผลิตนมพร้อมบริโภคชนิดเหลวที่ผ่านกรรมวิธีฆ่าเชื้อด้วยความร้อนโดยวิธีพาสเจอไรส์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ต้องเป็นไปตามประกาศกระทรวงสาธารณสุข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298)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 2549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 และการเก็บรักษาผลิตภัณฑ์นมพร้อมบริโภคชนิดเหลวที่ผ่านกรรมวิธีฆ่าเชื้อด้วยความร้อนโดยวิธีพาสเจอไรส์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จีเอ็มพีเฉพาะของนมพร้อมดื่มชนิดเหลวพาสเจอร์ไรส์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</w:p>
    <w:p w14:paraId="46F3E14E" w14:textId="77777777" w:rsidR="001206C2" w:rsidRDefault="001206C2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3.3. </w:t>
      </w:r>
      <w:r w:rsidR="00575FAF" w:rsidRPr="001206C2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กรณีเป็นสถานที่ผลิตอาหารในภาชนะบรรจุที่ปิดสนิทชนิดที่มีความเป็นกรดต่ำ และชนิดที่ปรับกรด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ต้องเป็นไปตามประกาศกระทรวงสาธารณสุข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349)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 2556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 และการเก็บรักษาอาหารในภาชนะบรรจุที่ปิดสนิทที่มีความเป็นกรดต่ำและชนิดที่ปรับกรด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จีเอ็มพีเฉพาะของอาหารที่มีความเป็นกรดต่ำและอาหารปรับกรด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</w:p>
    <w:p w14:paraId="1C31B5AD" w14:textId="77777777" w:rsidR="001206C2" w:rsidRDefault="001206C2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3.4. </w:t>
      </w:r>
      <w:r w:rsidR="00575FAF" w:rsidRPr="001206C2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กรณีเป็นสถานที่ฉายรังสีอาหาร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ต้องเป็นไปตามประกาศกระทรวงสาธารณสุข เรื่อง อาหารฉายรังสี ประกาศ ณ วันที่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14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กันยายน </w:t>
      </w:r>
      <w:r w:rsidR="00575FAF" w:rsidRPr="000C2AAC">
        <w:rPr>
          <w:rFonts w:asciiTheme="minorBidi" w:hAnsiTheme="minorBidi"/>
          <w:noProof/>
          <w:sz w:val="32"/>
          <w:szCs w:val="32"/>
        </w:rPr>
        <w:t>2553</w:t>
      </w:r>
    </w:p>
    <w:p w14:paraId="15992FB8" w14:textId="77777777" w:rsidR="001206C2" w:rsidRDefault="001206C2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lastRenderedPageBreak/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3.5. </w:t>
      </w:r>
      <w:r w:rsidR="00575FAF" w:rsidRPr="001206C2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กรณีเป็นสถานที่ผลิตอาหารแปรรูปที่บรรจุในภาชนะบรรจุพร้อมจำหน่าย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ต้องเป็นไปตามประกาศกระทรวงสาธารณสุข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342)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 2555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เครื่องมือเครื่องใช้ในการผลิตและการเก็บรักษาอาหารแปรรูปที่บรรจุในภาชนะพร้อมจำหน่าย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จีเอ็มพีของอาหารแปรรูปในภาชนะบรรจุพร้อมจำหน่าย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</w:p>
    <w:p w14:paraId="218D6011" w14:textId="77777777" w:rsidR="001206C2" w:rsidRDefault="001206C2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3.6. </w:t>
      </w:r>
      <w:r w:rsidR="00575FAF" w:rsidRPr="001206C2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กรณีเป็นสถานที่ผลิตเกลือบริโภค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ต้องเป็นไปไปตามกฎกระทรวงฉบับที่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ออกตามความในพระราชบัญญัติอาหาร 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.2522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ตามบันทึกการตรวจสถานที่ผลิตเกลือบริโภค</w:t>
      </w:r>
    </w:p>
    <w:p w14:paraId="4FE008FA" w14:textId="77777777" w:rsidR="001206C2" w:rsidRDefault="001206C2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3.7. </w:t>
      </w:r>
      <w:r w:rsidR="00575FAF" w:rsidRPr="001206C2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กรณีเป็นสถานที่ผลิตอาหารทั่วไป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ต้องเป็นไปไปตามกฎกระทรวงฉบับที่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ออกตามความในพระราชบัญญัติอาหาร 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>.2522</w:t>
      </w:r>
    </w:p>
    <w:p w14:paraId="0FD1F0BF" w14:textId="77777777" w:rsidR="001206C2" w:rsidRDefault="001206C2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3.8. </w:t>
      </w:r>
      <w:r w:rsidR="00575FAF" w:rsidRPr="001206C2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กรณีเป็นสถานที่ผลิตอาหารอื่น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นอกเหนือจาก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3.1-3.7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ที่มีการกำหนดไว้ในประกาศกระทรวงสาธารณสุข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193)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.2543,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ประกาศกรทรวงสาธารณสุข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239)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.2544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และประกาศกระทรวงสาธารณสุขเรื่องแก้ไขเพิ่มเติมกระทรวงสาธารณสุข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193)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>.2543 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ต้องเป็นไปตามประกาศกระทรวงสาธารณสุข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193)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.2543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เรื่อง วิธีการผลิต เครื่องมือเครื่องใช้ในการผลิต และการเก็บรักษาอาหาร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จีเอ็มพีทั่วไป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</w:p>
    <w:p w14:paraId="480DEE57" w14:textId="77777777" w:rsidR="001206C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1206C2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เงื่อนไข</w:t>
      </w:r>
    </w:p>
    <w:p w14:paraId="6AA0A107" w14:textId="77777777" w:rsidR="001206C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ผู้ยื่นขออนุญาตต้องเป็นผู้ดำเนินกิจการหรือกรรมการผู้มีอำนาจของนิติบุคคลหรือผู้รับมอบอำนาจ</w:t>
      </w:r>
    </w:p>
    <w:p w14:paraId="29D877FF" w14:textId="77777777" w:rsidR="001206C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ผู้ยื่นขออนุญาต ต้องประเมินผลิตภัณฑ์ด้วยตนเองต้องสามารถให้ข้อมูลรายละเอียดเกี่ยวกับผลิตภัณฑ์ที่ยื่นคำขอได้</w:t>
      </w:r>
    </w:p>
    <w:p w14:paraId="3DB4F470" w14:textId="77777777" w:rsidR="001206C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ผู้ยื่นคำขอต้องจัดเรียงเอกสารแบบคำขอและหลักฐานประกอบ พร้อมตรวจสอบให้ครบถ้วนถูกต้อง ตามแบบตรวจสอบเอกสารเบื้องต้น </w:t>
      </w:r>
      <w:r w:rsidRPr="000C2AAC">
        <w:rPr>
          <w:rFonts w:asciiTheme="minorBidi" w:hAnsiTheme="minorBidi"/>
          <w:noProof/>
          <w:sz w:val="32"/>
          <w:szCs w:val="32"/>
        </w:rPr>
        <w:t xml:space="preserve">(Checklist)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ให้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</w:r>
    </w:p>
    <w:p w14:paraId="3F7DC79A" w14:textId="77777777" w:rsidR="001206C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การขออนุญาตผลิตอาหารที่เป็นผลิตภัณฑ์ที่มีการใช้สารอาหารหรือสารเคมีชนิดใหม่ </w:t>
      </w:r>
      <w:r w:rsidRPr="000C2AAC">
        <w:rPr>
          <w:rFonts w:asciiTheme="minorBidi" w:hAnsiTheme="minorBidi"/>
          <w:noProof/>
          <w:sz w:val="32"/>
          <w:szCs w:val="32"/>
        </w:rPr>
        <w:t xml:space="preserve">(Novel Ingredients)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ที่ยังไม่ได้กำหนดคุณภาพหรือมาตรฐาน หรือเป็นผลิตภัณฑ์อาหารใหม่ </w:t>
      </w:r>
      <w:r w:rsidRPr="000C2AAC">
        <w:rPr>
          <w:rFonts w:asciiTheme="minorBidi" w:hAnsiTheme="minorBidi"/>
          <w:noProof/>
          <w:sz w:val="32"/>
          <w:szCs w:val="32"/>
        </w:rPr>
        <w:t xml:space="preserve">(Novel Food)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ต้องผ่านการประเมินความปลอดภัยโดยผู้เชี่ยวชาญ และรับรองโดยคณะอนุกรรมการอาหารก่อนจึงจะขออนุญาตผลิตอาหารได้</w:t>
      </w:r>
      <w:r w:rsidRPr="000C2AAC">
        <w:rPr>
          <w:rFonts w:asciiTheme="minorBidi" w:hAnsiTheme="minorBidi"/>
          <w:noProof/>
          <w:sz w:val="32"/>
          <w:szCs w:val="32"/>
        </w:rPr>
        <w:t>)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ศึกษารายละเอียดเพิ่มเติมที่คู่มือสำหรับประชาชน เรื่องการขอประเมินความปลอดภัยของอาหาร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1F472150" w14:textId="77777777" w:rsidR="001206C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การไม่อนุญาตคำขอ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สำนักงานคณะกรรมการอาหารและยาหรือสำนักงานสาธารณสุขจังหวัดจะพิจารณาไม่อนุญาตคำขอฯ ในกรณีต่างๆ ดังต่อไปนี้ </w:t>
      </w:r>
    </w:p>
    <w:p w14:paraId="72DA267B" w14:textId="77777777" w:rsidR="001206C2" w:rsidRDefault="001206C2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 5.1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กรณีผลการตรวจสอบเอกสารหลักฐานแล้วพบว่าไม่สมบูรณ์หรือไม่ถูกต้องตามหลักกฎหมายและหลักวิชาการ หรือไม่สอดคล้องตามรายละเอียดที่ระบุไว้ในคู่มือสำหรับประชาชน</w:t>
      </w:r>
    </w:p>
    <w:p w14:paraId="7F29A57B" w14:textId="77777777" w:rsidR="001206C2" w:rsidRDefault="001206C2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tab/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5.2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กรณีผลการตรวจสอบสถานที่ผลิตอาหารไม่เป็นไปตามข้อกฎหมายที่ระบุในหลักเกณฑ์ข้อ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3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ข้างต้น หรือผลการตรวจสอบสถานที่ผลิตอาหารไม่ถูกต้องตรงตามเอกสารหลักฐานที่ผู้ยื่นคำขอฯ ส่งมอบเอกสารหลักฐานไว้</w:t>
      </w:r>
    </w:p>
    <w:p w14:paraId="1A9B3CD3" w14:textId="77777777" w:rsidR="001206C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การคืนคำขอ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สำนักงานคณะกรรมการอาหารและยาหรือสำนักงานสาธารณสุขจังหวัดจะส่งคืนคำขอฯ พร้อมเอกสารหลักฐานให้แก่ผู้ยื่นคำขอฯ ในกรณีที่ผู้ยื่นคำขอฯ ไม่สามารถส่งมอบเอกสารหลักฐานให้ครบถ้วนได้ตามระยะเวลาที่ตกลง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ไว้ในแบบตรวจสอบคำขอและบันทึกข้อบกพร่อง</w:t>
      </w:r>
    </w:p>
    <w:p w14:paraId="3EC6337E" w14:textId="77777777" w:rsidR="001206C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7.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กรณีกรรมวิธีการผลิตมีความซับซ้อนหรือเป็นเทคโนโลยีใหม่ จะต้องผ่านการพิจารณาโดยคณะทำงาน</w:t>
      </w:r>
      <w:r w:rsidRPr="000C2AAC">
        <w:rPr>
          <w:rFonts w:asciiTheme="minorBidi" w:hAnsiTheme="minorBidi"/>
          <w:noProof/>
          <w:sz w:val="32"/>
          <w:szCs w:val="32"/>
        </w:rPr>
        <w:t>/</w:t>
      </w:r>
    </w:p>
    <w:p w14:paraId="7E6E8A41" w14:textId="323E258B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คณะกรรมการ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หรือผู้เชี่ยวชาญ จะต้องใช้ระยะเวลาเพิ่มจากที่ระบุไว้ในคู่มือฉบับนี้โดยประมาณ </w:t>
      </w:r>
      <w:r w:rsidRPr="000C2AAC">
        <w:rPr>
          <w:rFonts w:asciiTheme="minorBidi" w:hAnsiTheme="minorBidi"/>
          <w:noProof/>
          <w:sz w:val="32"/>
          <w:szCs w:val="32"/>
        </w:rPr>
        <w:t xml:space="preserve">30-90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 หรือมากกว่า แล้วแต่กรณี</w:t>
      </w:r>
    </w:p>
    <w:p w14:paraId="6F55BEF7" w14:textId="77777777" w:rsidR="001206C2" w:rsidRDefault="001206C2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A225131" w14:textId="60D9396B" w:rsidR="00313D38" w:rsidRPr="000C2AAC" w:rsidRDefault="00313D38" w:rsidP="001206C2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ผู้ประกอบการยื่นคำขอฯ และเอกสารหลักฐานประกอบการพิจารณาให้ครบถ้วน</w:t>
            </w: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73663DF" w:rsidR="00313D38" w:rsidRPr="000C2AAC" w:rsidRDefault="001206C2" w:rsidP="00452B6B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7FF11098" w14:textId="77777777" w:rsidTr="00313D38">
        <w:tc>
          <w:tcPr>
            <w:tcW w:w="675" w:type="dxa"/>
            <w:vAlign w:val="center"/>
          </w:tcPr>
          <w:p w14:paraId="36053AC5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1AC5C94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4C685868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AFDB144" w14:textId="64A3BB9C" w:rsidR="00313D38" w:rsidRPr="000C2AAC" w:rsidRDefault="00313D38" w:rsidP="001206C2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เจ้าหน้าที่ตรวจสอบความครบถ้วนของเอกสารหลักฐาน </w:t>
            </w:r>
          </w:p>
        </w:tc>
        <w:tc>
          <w:tcPr>
            <w:tcW w:w="1368" w:type="dxa"/>
          </w:tcPr>
          <w:p w14:paraId="51865452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295DA6BB" w14:textId="29455A3E" w:rsidR="00313D38" w:rsidRPr="000C2AAC" w:rsidRDefault="001206C2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08D21EB7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6C8A20D0" w14:textId="77777777" w:rsidTr="00313D38">
        <w:tc>
          <w:tcPr>
            <w:tcW w:w="675" w:type="dxa"/>
            <w:vAlign w:val="center"/>
          </w:tcPr>
          <w:p w14:paraId="5E16874F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151D7B7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5BCD3E2D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A1D8189" w14:textId="3E143B08" w:rsidR="00313D38" w:rsidRPr="000C2AAC" w:rsidRDefault="00313D38" w:rsidP="001206C2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กรณีเอกสารไม่ครบถ้วน ให้ผู้ยื่นคำขอดำเนินการแก้ไขข้อบกพร่องตามบันทึกข้อบกพร่อง ภายในเวลาที่กำหนด และนำมายื่นต่อเจ้าหน้าที่</w:t>
            </w:r>
          </w:p>
        </w:tc>
        <w:tc>
          <w:tcPr>
            <w:tcW w:w="1368" w:type="dxa"/>
          </w:tcPr>
          <w:p w14:paraId="18FF431B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13BE309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799" w:type="dxa"/>
          </w:tcPr>
          <w:p w14:paraId="025AB2CD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008F84A9" w14:textId="77777777" w:rsidTr="00313D38">
        <w:tc>
          <w:tcPr>
            <w:tcW w:w="675" w:type="dxa"/>
            <w:vAlign w:val="center"/>
          </w:tcPr>
          <w:p w14:paraId="0A19AA34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5A340D2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32FA670C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5EACEA7" w14:textId="0A9E034E" w:rsidR="00313D38" w:rsidRPr="000C2AAC" w:rsidRDefault="00313D38" w:rsidP="001F4977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กรณีเอกสารครบถ้วน ผู้ยื</w:t>
            </w:r>
            <w:r w:rsidR="001206C2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นคำขอ</w:t>
            </w:r>
            <w:r w:rsidR="001F4977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รอรับใบรับคำขอไว้เป็นหลักฐาน</w:t>
            </w:r>
          </w:p>
        </w:tc>
        <w:tc>
          <w:tcPr>
            <w:tcW w:w="1368" w:type="dxa"/>
          </w:tcPr>
          <w:p w14:paraId="2C06B9A8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190D2578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799" w:type="dxa"/>
          </w:tcPr>
          <w:p w14:paraId="2863325B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1F4977" w:rsidRPr="000C2AAC" w14:paraId="6E40C94D" w14:textId="77777777" w:rsidTr="001F4977">
        <w:tc>
          <w:tcPr>
            <w:tcW w:w="675" w:type="dxa"/>
          </w:tcPr>
          <w:p w14:paraId="34C5439E" w14:textId="77777777" w:rsidR="001F4977" w:rsidRPr="00AC4ACB" w:rsidRDefault="001F4977" w:rsidP="001F4977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5)</w:t>
            </w:r>
          </w:p>
        </w:tc>
        <w:tc>
          <w:tcPr>
            <w:tcW w:w="2268" w:type="dxa"/>
          </w:tcPr>
          <w:p w14:paraId="0EBFD519" w14:textId="77777777" w:rsidR="001F4977" w:rsidRPr="00AC4ACB" w:rsidRDefault="001F4977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705EEB9B" w14:textId="77777777" w:rsidR="001F4977" w:rsidRPr="00AC4ACB" w:rsidRDefault="001F4977" w:rsidP="001F4977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4819D1D" w14:textId="77777777" w:rsidR="001F4977" w:rsidRPr="000C2AAC" w:rsidRDefault="001F4977" w:rsidP="001F4977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สถานที่ผลิตอาหาร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ประเภท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ที่มอบอำนาจให้สำนักงานสาธารณสุขจังหวัดเป็นผู้อนุญาต คณะผู้ประเมินของจังหวัด ประเมินความถูกต้องและสอดคล้องตามกฎหมายทั้ง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ด้านสถานที่และด้านเอกสาร</w:t>
            </w:r>
          </w:p>
        </w:tc>
        <w:tc>
          <w:tcPr>
            <w:tcW w:w="1368" w:type="dxa"/>
          </w:tcPr>
          <w:p w14:paraId="7B750220" w14:textId="77777777" w:rsidR="001F4977" w:rsidRPr="006237BD" w:rsidRDefault="001F4977" w:rsidP="001F4977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6237BD">
              <w:rPr>
                <w:rFonts w:asciiTheme="minorBidi" w:hAnsiTheme="minorBidi"/>
                <w:sz w:val="32"/>
                <w:szCs w:val="32"/>
              </w:rPr>
              <w:lastRenderedPageBreak/>
              <w:t xml:space="preserve">15 </w:t>
            </w:r>
            <w:r w:rsidRPr="006237BD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52DF865A" w14:textId="77777777" w:rsidR="001F4977" w:rsidRPr="000C2AAC" w:rsidRDefault="001F4977" w:rsidP="001F4977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643206EE" w14:textId="77777777" w:rsidR="001F4977" w:rsidRPr="000C2AAC" w:rsidRDefault="001F4977" w:rsidP="001F4977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</w:p>
        </w:tc>
      </w:tr>
      <w:tr w:rsidR="001F4977" w:rsidRPr="000C2AAC" w14:paraId="5D6D32F0" w14:textId="77777777" w:rsidTr="001F4977">
        <w:tc>
          <w:tcPr>
            <w:tcW w:w="675" w:type="dxa"/>
          </w:tcPr>
          <w:p w14:paraId="46777DF1" w14:textId="77777777" w:rsidR="001F4977" w:rsidRPr="00AC4ACB" w:rsidRDefault="001F4977" w:rsidP="001F4977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lastRenderedPageBreak/>
              <w:t>6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12760D6" w14:textId="77777777" w:rsidR="001F4977" w:rsidRPr="00AC4ACB" w:rsidRDefault="001F4977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0EBAED3A" w14:textId="77777777" w:rsidR="001F4977" w:rsidRPr="00AC4ACB" w:rsidRDefault="001F4977" w:rsidP="001F4977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42B8ABC" w14:textId="77777777" w:rsidR="001F4977" w:rsidRPr="000C2AAC" w:rsidRDefault="001F4977" w:rsidP="001F4977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กรณีสถานที่ผลิตอาหารประเภทที่ไม่ได้มอบอำนาจให้สำนักงานสาธารณสุขจังหวัดเป็นผู้อนุญาต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1 </w:t>
            </w:r>
            <w:r w:rsidRPr="001F4977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กรณียื่นคำขอฯ ณ ศูนย์ </w:t>
            </w:r>
            <w:r w:rsidRPr="001F4977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OSSC </w:t>
            </w:r>
            <w:r w:rsidRPr="001F4977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สำนักงานคณะกรรมการอาหารและยา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 จะส่งเอกสารที่ผ่านการตรวจสอบแล้วว่าถูกต้องครบถ้วนให้สำนักงานสาธารณสุขจังหวัดซึ่งสถานที่ผลิตนั้นตั้งอยู่ เพื่อให้ตรวจประเมินความถูกต้องและสอดคล้องตามกฎหมาย แล้วรายงานการตรวจประเมินกลับให้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เพื่อพิจารณาการอนุญาตต่อไป</w:t>
            </w:r>
          </w:p>
        </w:tc>
        <w:tc>
          <w:tcPr>
            <w:tcW w:w="1368" w:type="dxa"/>
          </w:tcPr>
          <w:p w14:paraId="05761EC6" w14:textId="77777777" w:rsidR="001F4977" w:rsidRPr="000C2AAC" w:rsidRDefault="001F4977" w:rsidP="001F4977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1F87488E" w14:textId="77777777" w:rsidR="001F4977" w:rsidRPr="000C2AAC" w:rsidRDefault="001F4977" w:rsidP="001F4977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799" w:type="dxa"/>
          </w:tcPr>
          <w:p w14:paraId="23F73306" w14:textId="77777777" w:rsidR="001F4977" w:rsidRPr="000C2AAC" w:rsidRDefault="001F4977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ดำเนินการโดยสำนักงานสาธารณสุขจังหวัด และสำนักอาหาร สำนักงานคณะกรรมอาหารและยา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1F4977" w:rsidRPr="000C2AAC" w14:paraId="6FB83984" w14:textId="77777777" w:rsidTr="001F4977">
        <w:tc>
          <w:tcPr>
            <w:tcW w:w="675" w:type="dxa"/>
          </w:tcPr>
          <w:p w14:paraId="4147FF26" w14:textId="77777777" w:rsidR="001F4977" w:rsidRPr="00AC4ACB" w:rsidRDefault="001F4977" w:rsidP="001F4977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214261B" w14:textId="77777777" w:rsidR="001F4977" w:rsidRPr="00AC4ACB" w:rsidRDefault="001F4977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5A06905B" w14:textId="77777777" w:rsidR="001F4977" w:rsidRPr="00AC4ACB" w:rsidRDefault="001F4977" w:rsidP="001F4977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EB139AE" w14:textId="77777777" w:rsidR="001F4977" w:rsidRDefault="001F4977" w:rsidP="001F4977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</w:t>
            </w:r>
            <w:r w:rsidRPr="001F4977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2 </w:t>
            </w:r>
            <w:r w:rsidRPr="001F4977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กรณียื่นคำขอฯ ณ สำนักงานสาธารณสุขจังหวัด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 </w:t>
            </w:r>
          </w:p>
          <w:p w14:paraId="6358AE36" w14:textId="1E3209AB" w:rsidR="001F4977" w:rsidRDefault="001F4977" w:rsidP="001F4977">
            <w:pPr>
              <w:rPr>
                <w:rFonts w:asciiTheme="minorBidi" w:hAnsiTheme="minorBidi"/>
                <w:noProof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สสจ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จะส่งคำขอฯและหลักฐานประกอบการขออนุญาตที่ตรวจสอบแล้ว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ให้ อย.เพื่อตรวจสอบความถูกต้อง</w:t>
            </w:r>
          </w:p>
          <w:p w14:paraId="5B066CB6" w14:textId="5A820F0F" w:rsidR="001F4977" w:rsidRPr="000C2AAC" w:rsidRDefault="001F4977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กรณีเอกสารที่ผ่านการ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ตรวจสอบโดย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แล้วถูกต้องครบถ้วน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จะส่งเอกสารให้ สสจ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ซึ่งสถานที่ผลิตนั้นตั้งอยู่ให้ตรวจประเมินความถูกต้องและสอดคล้องตามกฎหมาย แล้วรายงานการตรวจประเมินกลับให้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เพื่อพิจารณาการอนุญาตต่อไป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-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กรณีเอกสารที่ผ่านการตรวจสอบโดย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แล้วไม่ถูกต้องครบถ้วน อย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จะส่งเอกสารหลักฐานคืน สสจ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เพื่อให้ สสจ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แจ้งผลการไม่อนุญาตต่อผู้ยื่นคำขอต่อไป</w:t>
            </w:r>
          </w:p>
          <w:p w14:paraId="208556A3" w14:textId="77777777" w:rsidR="001F4977" w:rsidRPr="000C2AAC" w:rsidRDefault="001F4977" w:rsidP="001F4977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365980DC" w14:textId="77777777" w:rsidR="001F4977" w:rsidRPr="000C2AAC" w:rsidRDefault="001F4977" w:rsidP="001F4977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58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22B14301" w14:textId="77777777" w:rsidR="001F4977" w:rsidRPr="000C2AAC" w:rsidRDefault="001F4977" w:rsidP="001F4977">
            <w:pPr>
              <w:rPr>
                <w:rFonts w:asciiTheme="minorBidi" w:hAnsiTheme="minorBidi"/>
                <w:rtl/>
                <w:cs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056430FE" w14:textId="77777777" w:rsidR="001F4977" w:rsidRPr="000C2AAC" w:rsidRDefault="001F4977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ดำเนินการโดยสำนักงานสาธารณสุขจังหวัดและสำนักอาหาร สำนักงานคณะกรรมการอาหารและยา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1F4977" w:rsidRPr="000C2AAC" w14:paraId="7735C6F4" w14:textId="77777777" w:rsidTr="001F4977">
        <w:tc>
          <w:tcPr>
            <w:tcW w:w="675" w:type="dxa"/>
          </w:tcPr>
          <w:p w14:paraId="09837478" w14:textId="77777777" w:rsidR="001F4977" w:rsidRPr="00AC4ACB" w:rsidRDefault="001F4977" w:rsidP="001F4977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317C848" w14:textId="77777777" w:rsidR="001F4977" w:rsidRPr="00AC4ACB" w:rsidRDefault="001F4977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126B3DD6" w14:textId="77777777" w:rsidR="001F4977" w:rsidRPr="00AC4ACB" w:rsidRDefault="001F4977" w:rsidP="001F4977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72FFFC1" w14:textId="77777777" w:rsidR="001F4977" w:rsidRPr="000C2AAC" w:rsidRDefault="001F4977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47734DC1" w14:textId="77777777" w:rsidR="001F4977" w:rsidRPr="000C2AAC" w:rsidRDefault="001F4977" w:rsidP="001F4977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2D7AB942" w14:textId="77777777" w:rsidR="001F4977" w:rsidRPr="000C2AAC" w:rsidRDefault="001F4977" w:rsidP="001F497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5821F224" w14:textId="77777777" w:rsidR="001F4977" w:rsidRPr="000C2AAC" w:rsidRDefault="001F4977" w:rsidP="001F4977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29532EC3" w14:textId="77777777" w:rsidR="001F4977" w:rsidRPr="000C2AAC" w:rsidRDefault="001F4977" w:rsidP="001F4977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กรณีสถานที่ผลิตอาหารประเภทที่มอบอำนาจให้สำนักงานสาธารณสุขจังหวัดเป็นผู้อนุญาต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1F4977" w:rsidRPr="000C2AAC" w14:paraId="6CB734DC" w14:textId="77777777" w:rsidTr="001F4977">
        <w:tc>
          <w:tcPr>
            <w:tcW w:w="675" w:type="dxa"/>
          </w:tcPr>
          <w:p w14:paraId="651E6FDB" w14:textId="77777777" w:rsidR="001F4977" w:rsidRPr="00AC4ACB" w:rsidRDefault="001F4977" w:rsidP="001F4977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BB61014" w14:textId="77777777" w:rsidR="001F4977" w:rsidRPr="00AC4ACB" w:rsidRDefault="001F4977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7293C234" w14:textId="77777777" w:rsidR="001F4977" w:rsidRPr="00AC4ACB" w:rsidRDefault="001F4977" w:rsidP="001F4977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98E3728" w14:textId="77777777" w:rsidR="001F4977" w:rsidRPr="000C2AAC" w:rsidRDefault="001F4977" w:rsidP="001F4977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เจ้าหน้าที่แจ้งผลการพิจารณาภายใน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วันทำการหลังเสร็จสิ้นการพิจารณา  </w:t>
            </w:r>
          </w:p>
        </w:tc>
        <w:tc>
          <w:tcPr>
            <w:tcW w:w="1368" w:type="dxa"/>
          </w:tcPr>
          <w:p w14:paraId="4FE6D385" w14:textId="77777777" w:rsidR="001F4977" w:rsidRPr="000C2AAC" w:rsidRDefault="001F4977" w:rsidP="001F4977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654D74EC" w14:textId="77777777" w:rsidR="001F4977" w:rsidRPr="000C2AAC" w:rsidRDefault="001F4977" w:rsidP="001F4977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678B793E" w14:textId="77777777" w:rsidR="001F4977" w:rsidRPr="000C2AAC" w:rsidRDefault="001F4977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กรณีสถานที่ผลิตอาหารประเภทที่มอบอำนาจให้สำนักงานสาธารณสุข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จังหวัดเป็นผู้อนุญาต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1F4977" w:rsidRPr="000C2AAC" w14:paraId="061E95DC" w14:textId="77777777" w:rsidTr="001F4977">
        <w:tc>
          <w:tcPr>
            <w:tcW w:w="675" w:type="dxa"/>
          </w:tcPr>
          <w:p w14:paraId="4B73C6FE" w14:textId="77777777" w:rsidR="001F4977" w:rsidRPr="00AC4ACB" w:rsidRDefault="001F4977" w:rsidP="001F4977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lastRenderedPageBreak/>
              <w:t>10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3A5EDD8" w14:textId="77777777" w:rsidR="001F4977" w:rsidRPr="00AC4ACB" w:rsidRDefault="001F4977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7FA23CB3" w14:textId="77777777" w:rsidR="001F4977" w:rsidRPr="00AC4ACB" w:rsidRDefault="001F4977" w:rsidP="001F4977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DFF98F0" w14:textId="77777777" w:rsidR="001F4977" w:rsidRPr="000C2AAC" w:rsidRDefault="001F4977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219AF70C" w14:textId="77777777" w:rsidR="001F4977" w:rsidRPr="000C2AAC" w:rsidRDefault="001F4977" w:rsidP="001F4977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51044241" w14:textId="77777777" w:rsidR="001F4977" w:rsidRPr="000C2AAC" w:rsidRDefault="001F4977" w:rsidP="001F4977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2B6E889D" w14:textId="77777777" w:rsidR="001F4977" w:rsidRPr="000C2AAC" w:rsidRDefault="001F4977" w:rsidP="001F4977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799" w:type="dxa"/>
          </w:tcPr>
          <w:p w14:paraId="4A7BB013" w14:textId="77777777" w:rsidR="001F4977" w:rsidRPr="000C2AAC" w:rsidRDefault="001F4977" w:rsidP="001F4977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กรณีสถานที่ผลิตอาหารตั้งอยู่ต่างจังหวัดและผลิตประเภทอาหารที่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ไม่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มอบอำนาจให้สำนักงานสาธารณสุขจังหวัดเป็นผู้อนุญาต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1F4977" w:rsidRPr="000C2AAC" w14:paraId="584308B0" w14:textId="77777777" w:rsidTr="001F4977">
        <w:tc>
          <w:tcPr>
            <w:tcW w:w="675" w:type="dxa"/>
          </w:tcPr>
          <w:p w14:paraId="5E67BAF0" w14:textId="77777777" w:rsidR="001F4977" w:rsidRPr="00AC4ACB" w:rsidRDefault="001F4977" w:rsidP="001F4977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C7B74DC" w14:textId="77777777" w:rsidR="001F4977" w:rsidRPr="00AC4ACB" w:rsidRDefault="001F4977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373EF670" w14:textId="77777777" w:rsidR="001F4977" w:rsidRPr="00AC4ACB" w:rsidRDefault="001F4977" w:rsidP="001F4977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580EA5A" w14:textId="77777777" w:rsidR="001F4977" w:rsidRPr="000C2AAC" w:rsidRDefault="001F4977" w:rsidP="001F4977">
            <w:pPr>
              <w:jc w:val="thaiDistribute"/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กรณีสถานที่ผลิตอาหารประเภทที่ไม่ได้มอบอำนาจให้สำนักงานสาธารณสุขจังหวัดเป็นผู้อนุญาต เจ้าหน้าที่แจ้งผลการพิจารณาภายใน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หลังเสร็จสิ้นการพิจารณาและจัดส่งเอกสารให้แก่สำนักงานสาธารณสุขจังหวัดเพื่อส่งมอบให้ผู้ประกอบการต่อไป</w:t>
            </w:r>
          </w:p>
        </w:tc>
        <w:tc>
          <w:tcPr>
            <w:tcW w:w="1368" w:type="dxa"/>
          </w:tcPr>
          <w:p w14:paraId="3DAB32FF" w14:textId="77777777" w:rsidR="001F4977" w:rsidRPr="000C2AAC" w:rsidRDefault="001F4977" w:rsidP="001F4977">
            <w:pPr>
              <w:rPr>
                <w:rFonts w:asciiTheme="minorBidi" w:hAnsiTheme="minorBidi"/>
                <w:cs/>
                <w:lang w:bidi="th-TH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6BD0323B" w14:textId="77777777" w:rsidR="001F4977" w:rsidRPr="000C2AAC" w:rsidRDefault="001F4977" w:rsidP="001F4977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2D23FA38" w14:textId="77777777" w:rsidR="001F4977" w:rsidRPr="000C2AAC" w:rsidRDefault="001F4977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กรณีสถานที่ผลิตอาหารตั้งอยู่ต่างจังหวัดและผลิตประเภทอาหารที่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ไม่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มอบอำนาจให้สำนักงานสาธารณสุขจังหวัดเป็นผู้อนุญาต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14:paraId="0493CA51" w14:textId="77777777" w:rsidR="001F4977" w:rsidRDefault="001F4977"/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0C2AAC" w:rsidRDefault="004C3BDE" w:rsidP="004C3BDE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417"/>
        <w:gridCol w:w="1134"/>
        <w:gridCol w:w="1134"/>
        <w:gridCol w:w="992"/>
        <w:gridCol w:w="2340"/>
      </w:tblGrid>
      <w:tr w:rsidR="00600A25" w:rsidRPr="000C2AAC" w14:paraId="14EA5AED" w14:textId="77777777" w:rsidTr="003B7D99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694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417" w:type="dxa"/>
            <w:vAlign w:val="center"/>
          </w:tcPr>
          <w:p w14:paraId="5EBD3224" w14:textId="6D4B0138" w:rsidR="00422EAB" w:rsidRPr="000C2AAC" w:rsidRDefault="004E651F" w:rsidP="001F4977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B3968FF" w14:textId="77777777" w:rsidR="00422EAB" w:rsidRPr="000C2AAC" w:rsidRDefault="00422EAB" w:rsidP="001F497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134" w:type="dxa"/>
            <w:vAlign w:val="center"/>
          </w:tcPr>
          <w:p w14:paraId="047DB0EB" w14:textId="77777777" w:rsidR="00422EAB" w:rsidRPr="000C2AAC" w:rsidRDefault="00422EAB" w:rsidP="001F497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340" w:type="dxa"/>
            <w:vAlign w:val="center"/>
          </w:tcPr>
          <w:p w14:paraId="39413065" w14:textId="77777777" w:rsidR="00422EAB" w:rsidRPr="000C2AAC" w:rsidRDefault="00422EAB" w:rsidP="001F497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3B7D99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26D1F5EA" w14:textId="7E6957D1" w:rsidR="00AC4ACB" w:rsidRPr="001F4977" w:rsidRDefault="00AC4ACB" w:rsidP="00AC4ACB">
            <w:pPr>
              <w:rPr>
                <w:rFonts w:asciiTheme="minorBidi" w:hAnsiTheme="minorBidi"/>
                <w:b/>
                <w:bCs/>
              </w:rPr>
            </w:pPr>
            <w:r w:rsidRPr="001F4977">
              <w:rPr>
                <w:rFonts w:ascii="CordiaUPC" w:hAnsi="CordiaUPC" w:cs="CordiaUPC"/>
                <w:b/>
                <w:bCs/>
                <w:noProof/>
                <w:sz w:val="32"/>
                <w:szCs w:val="32"/>
                <w:cs/>
                <w:lang w:bidi="th-TH"/>
              </w:rPr>
              <w:t>กรณีการขออนุญาตผลิตอาหาร</w:t>
            </w:r>
          </w:p>
        </w:tc>
        <w:tc>
          <w:tcPr>
            <w:tcW w:w="1417" w:type="dxa"/>
          </w:tcPr>
          <w:p w14:paraId="5FD3D152" w14:textId="403A2EAC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C122349" w14:textId="02EC59B5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3EE081F5" w14:textId="2B76AD8A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45E6770F" w14:textId="50536C83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2340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8527BDD" w14:textId="77777777" w:rsidTr="003B7D99">
        <w:tc>
          <w:tcPr>
            <w:tcW w:w="675" w:type="dxa"/>
            <w:vAlign w:val="center"/>
          </w:tcPr>
          <w:p w14:paraId="2466C1B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1523068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7" w:type="dxa"/>
          </w:tcPr>
          <w:p w14:paraId="7BBDB8C9" w14:textId="4774107E" w:rsidR="00AC4ACB" w:rsidRPr="007A6951" w:rsidRDefault="00AC4ACB" w:rsidP="00AC4AC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7A695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7A6951" w:rsidRPr="007A6951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3866F81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614995E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F08942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6729C40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A1DE309" w14:textId="77777777" w:rsidTr="003B7D99">
        <w:tc>
          <w:tcPr>
            <w:tcW w:w="675" w:type="dxa"/>
            <w:vAlign w:val="center"/>
          </w:tcPr>
          <w:p w14:paraId="1F66AB06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40BBC19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คำขออนุญาตตั้งโรงงานผลิตอาหาร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7DFDE74F" w14:textId="546B2C34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1F4977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109FC9C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5D0C5F0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EA5C4C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787A626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971AF8A" w14:textId="77777777" w:rsidTr="003B7D99">
        <w:tc>
          <w:tcPr>
            <w:tcW w:w="675" w:type="dxa"/>
            <w:vAlign w:val="center"/>
          </w:tcPr>
          <w:p w14:paraId="379B8D0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2E8BAB12" w14:textId="77777777" w:rsidR="001F4977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</w:p>
          <w:p w14:paraId="59BDB33C" w14:textId="3FE8E6F5" w:rsidR="001F4977" w:rsidRPr="001F4977" w:rsidRDefault="00AC4ACB" w:rsidP="001F4977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ind w:left="34" w:firstLine="0"/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 w:rsidRPr="001F4977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สำเนาทะเบียนบ้านของผู้ขออนุญาต ในกรณีผู้ขออนุญาตเป็นคนต่างด้าว ต้อง ยื่นหนังสืออนุญาตให้ทำงานในประเทศ ซึ่งออกให้โดยกระทรวงแรงงานหรือผู้ว่าราชการจังหวัด </w:t>
            </w:r>
          </w:p>
          <w:p w14:paraId="7B00E9E4" w14:textId="1303AC95" w:rsidR="001F4977" w:rsidRPr="001F4977" w:rsidRDefault="00AC4ACB" w:rsidP="001F4977">
            <w:pPr>
              <w:pStyle w:val="ListParagraph"/>
              <w:numPr>
                <w:ilvl w:val="0"/>
                <w:numId w:val="13"/>
              </w:numPr>
              <w:tabs>
                <w:tab w:val="left" w:pos="285"/>
              </w:tabs>
              <w:ind w:left="34" w:firstLine="0"/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1F4977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สำเนาบัตรประจำตัวประชาชน ในกรณีผู้ขออนุญาตเป็นคนต่างด้าวต้อง</w:t>
            </w:r>
            <w:r w:rsidRPr="001F4977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ยื่นสำเนาหนังสือเดินทาง  </w:t>
            </w:r>
          </w:p>
          <w:p w14:paraId="3C6A25D1" w14:textId="6D0F819A" w:rsidR="003B7D99" w:rsidRPr="003B7D99" w:rsidRDefault="00AC4ACB" w:rsidP="003B7D99">
            <w:pPr>
              <w:pStyle w:val="ListParagraph"/>
              <w:numPr>
                <w:ilvl w:val="0"/>
                <w:numId w:val="13"/>
              </w:numPr>
              <w:tabs>
                <w:tab w:val="left" w:pos="360"/>
              </w:tabs>
              <w:ind w:left="34" w:firstLine="0"/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3B7D9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สำเนาใบทะเบียนพาณิชย์ </w:t>
            </w:r>
            <w:r w:rsidRPr="003B7D99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3B7D9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เฉพาะบุคคลธรรมดา</w:t>
            </w:r>
            <w:r w:rsidRPr="003B7D99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  <w:p w14:paraId="657E7805" w14:textId="10097E77" w:rsidR="00AC4ACB" w:rsidRPr="003B7D99" w:rsidRDefault="00AC4ACB" w:rsidP="003B7D99">
            <w:pPr>
              <w:rPr>
                <w:rFonts w:asciiTheme="minorBidi" w:hAnsiTheme="minorBidi"/>
              </w:rPr>
            </w:pPr>
            <w:r w:rsidRPr="003B7D99">
              <w:rPr>
                <w:rFonts w:ascii="CordiaUPC" w:hAnsi="CordiaUPC" w:cs="CordiaUPC"/>
                <w:noProof/>
                <w:sz w:val="32"/>
                <w:szCs w:val="32"/>
              </w:rPr>
              <w:t>4</w:t>
            </w:r>
            <w:r w:rsidR="003B7D99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3B7D99"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 w:rsidRPr="003B7D9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สำเนาหนังสือรับรองการจดทะเบียนนิติบุคคลที่แจ้งวัตถุประสงค์ และผู้มีอำนาจลงชื่อแทนนิติบุคคลผู้ขออนุญาต </w:t>
            </w:r>
            <w:r w:rsidRPr="003B7D99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3B7D9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 w:rsidRPr="003B7D99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3FCF4B4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134" w:type="dxa"/>
          </w:tcPr>
          <w:p w14:paraId="0E87DF7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0D95086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96F993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3956290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5A0B373" w14:textId="77777777" w:rsidTr="003B7D99">
        <w:tc>
          <w:tcPr>
            <w:tcW w:w="675" w:type="dxa"/>
            <w:vAlign w:val="center"/>
          </w:tcPr>
          <w:p w14:paraId="5968167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57455EF7" w14:textId="77777777" w:rsidR="003B7D99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  <w:p w14:paraId="09331BE4" w14:textId="4215BC43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5</w:t>
            </w:r>
            <w:r w:rsidR="003B7D99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สำเนาหนังสือรับรองสัญชาติของนิติบุคคลจากกระทรวงพาณิชย์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บัญชีรายชื่อ ผู้ถือหุ้น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เฉพาะนิติบุคคลที่เป็นบริษัท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 )(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ในกรณีที่ผู้ขออนุญาตเป็นนิติบุคคลต่างด้าว ต้องยื่นหนังสือรับรองการประกอบธุรกิจนิติบุคคลต่างด้าวจากกระทรวงพาณิชน์ว่าไม่ขัดพระราชบัญญัติการประกอบธุรกิจคนต่างด้าว 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ตามประเภทธุรกิจอาหารที่ขออนุญาต หรือบัตรส่งเสริมการลงทุนตามประเภทธุรกิจอาหารที่ได้รับการส่งเสริม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การลงทุน</w:t>
            </w:r>
          </w:p>
        </w:tc>
        <w:tc>
          <w:tcPr>
            <w:tcW w:w="1417" w:type="dxa"/>
          </w:tcPr>
          <w:p w14:paraId="08C1BDF1" w14:textId="390B3E4D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0BA07E4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271A08D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CD21B2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1367F14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A944A8E" w14:textId="77777777" w:rsidTr="003B7D99">
        <w:tc>
          <w:tcPr>
            <w:tcW w:w="675" w:type="dxa"/>
            <w:vAlign w:val="center"/>
          </w:tcPr>
          <w:p w14:paraId="5110F72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44239692" w14:textId="77777777" w:rsidR="003B7D99" w:rsidRDefault="003B7D99" w:rsidP="003B7D99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  <w:p w14:paraId="0A0AF28B" w14:textId="0D4CDEBB" w:rsidR="003B7D99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6</w:t>
            </w:r>
            <w:r w:rsidR="003B7D99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สำเนาทะเบียนบ้านของสถานที่ผลิตและสถานที่เก็บอาหาร</w:t>
            </w:r>
          </w:p>
          <w:p w14:paraId="5DB31191" w14:textId="77777777" w:rsidR="003B7D99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7</w:t>
            </w:r>
            <w:r w:rsidR="003B7D99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หนังสือยินยอมให้ใช้สถานที่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หรือสำเนาสัญญาเช่าสถานที่ผลิตและ สถานที่เก็บอาหาร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  <w:p w14:paraId="12E66BBC" w14:textId="0D8B6E18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8</w:t>
            </w:r>
            <w:r w:rsidR="003B7D99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หนังสือแสดงว่าเป็นผู้ได้รับมอบหมายให้ดำเนินกิจการของนิติบุคคลผู้ขออนุญาต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อาจต้องประทับตราของบริษัทด้วยในกรณีที่ระบุไว้ในหนังสือรับรองการจดทะเบียน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)9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2CBFD999" w14:textId="48596E45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70B954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726B993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4E0CE0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7AD24C1B" w14:textId="22C46760" w:rsidR="003B7D99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(1</w:t>
            </w:r>
            <w:r w:rsidR="003B7D99"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  <w:t xml:space="preserve"> </w:t>
            </w:r>
            <w:r w:rsidR="003B7D99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สำนักงานใหญ่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  <w:p w14:paraId="5F4DE698" w14:textId="63BEA0BE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</w:t>
            </w:r>
            <w:r w:rsidR="003B7D99"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หนังสือยินยอมให้ใช้สถานที่ผลิตหรือสถานที่เก็บอาหารหรือสัญญาเช่าสถานที่ผลิตหรือสถานที่เก็บอาหารต้องแนบหลักฐานผู้ยินยอมให้ใช้สถานที่ฯหรือผู้ให้เช่าสถานที่ฯ กรณีผู้ให้เช่าเป็นบุคคลธรรมดาให้แนบสำเนาบัตรประจำตัวประชาชนและสำเนาทะเบียนบ้าน กรณีผู้ให้เช่าเป็นนิติบุคคลให้แนบหนังสือการจดทะเบียนนิติบุคคลเพิ่มเติมด้วย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659BDE8D" w14:textId="77777777" w:rsidTr="003B7D99">
        <w:tc>
          <w:tcPr>
            <w:tcW w:w="675" w:type="dxa"/>
            <w:vAlign w:val="center"/>
          </w:tcPr>
          <w:p w14:paraId="35FD14A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59095751" w14:textId="77777777" w:rsidR="003B7D99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  <w:p w14:paraId="24800EF0" w14:textId="6367CC20" w:rsidR="007A6951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แบบแปลนแผนผังที่ถูกต้องตามมาตราส่วน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ชื่อและที่ตั้งทุกแผ่น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ประกอบด้วย </w:t>
            </w:r>
          </w:p>
          <w:p w14:paraId="5733F81A" w14:textId="77777777" w:rsidR="007A6951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10.1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แผนที่แสดงที่ตั้งของโรงงานและสิ่งปลูกสร้างที่อยู่ในบริเวณใกล้เคียง </w:t>
            </w:r>
          </w:p>
          <w:p w14:paraId="490E6086" w14:textId="7FC1E943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10.2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แผนผังแสดงสิ่งปลูกสร้างภายในบริเวณที่ดินของโรงงาน รวมทั้งระบบ กำจัดน้ำเสียและบ่อบาดาล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10.3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แบบแปลนแผนผังของอาคารสถานที่ผลิตและสถานที่เก็บอาหารที่ถูกต้องตามมาตราส่วน รวมถึงรูปด้านหน้า ด้านข้าง  รูปตัด แปลนพื้นทุกชั้น ตำแหน่งเครื่องจักร และข้อมูลรายละเอียดการผลิตอื่นๆ</w:t>
            </w:r>
          </w:p>
        </w:tc>
        <w:tc>
          <w:tcPr>
            <w:tcW w:w="1417" w:type="dxa"/>
          </w:tcPr>
          <w:p w14:paraId="4799D94F" w14:textId="29E828DB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7432835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50E6748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412497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3C997149" w14:textId="757651FB" w:rsidR="00AC4ACB" w:rsidRPr="000C2AAC" w:rsidRDefault="007A6951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สถานที่ผลิตอยู่ต่างจังหวัด 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521D5A8" w14:textId="77777777" w:rsidTr="003B7D99">
        <w:tc>
          <w:tcPr>
            <w:tcW w:w="675" w:type="dxa"/>
            <w:vAlign w:val="center"/>
          </w:tcPr>
          <w:p w14:paraId="27B5A9A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7F3B459C" w14:textId="00178687" w:rsidR="00AC4ACB" w:rsidRPr="000C2AAC" w:rsidRDefault="00AC4ACB" w:rsidP="007A6951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10.4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เอกสารรายละเอียดต่างๆ เช่น รายการเครื่องมือเครื่องจักร กรรมวิธีการผลิต ที่มาของน้ำใช้ สูตรส่วนปร</w:t>
            </w:r>
            <w:r w:rsidR="007A6951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ะ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กอบ ประเภทอาหาร ภาชนะบรรจุ วิธีการบริโภค กรรมวิธีการล้างเครื่องจักร วิธีการกำจัดขยะ จำนวนคนงาน </w:t>
            </w:r>
          </w:p>
        </w:tc>
        <w:tc>
          <w:tcPr>
            <w:tcW w:w="1417" w:type="dxa"/>
          </w:tcPr>
          <w:p w14:paraId="1FEA63DD" w14:textId="4A742097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7E05E83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43AAFC3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199DF3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5714D450" w14:textId="4308350B" w:rsidR="00AC4ACB" w:rsidRPr="000C2AAC" w:rsidRDefault="007A6951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2F081DA" w14:textId="77777777" w:rsidTr="003B7D99">
        <w:tc>
          <w:tcPr>
            <w:tcW w:w="675" w:type="dxa"/>
            <w:vAlign w:val="center"/>
          </w:tcPr>
          <w:p w14:paraId="0E0E6AA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5A1E02E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กรณีมีการใช้เครื่องมือ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ครื่องจักรหรืออุปกรณ์การผลิตร่วมกันสำหรับการผลิตอาหารหลายชนิดต้องมีมาตรการป้องกันการปนเปื้อนที่เหมาะสมเพิ่มเติม</w:t>
            </w:r>
          </w:p>
        </w:tc>
        <w:tc>
          <w:tcPr>
            <w:tcW w:w="1417" w:type="dxa"/>
          </w:tcPr>
          <w:p w14:paraId="4C620BEB" w14:textId="6413222F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6870127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2E80F56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4538DF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347B22B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สถานที่ผลิตอยู่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ต่างจังหวัดใช้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4CBB376" w14:textId="77777777" w:rsidTr="003B7D99">
        <w:tc>
          <w:tcPr>
            <w:tcW w:w="675" w:type="dxa"/>
            <w:vAlign w:val="center"/>
          </w:tcPr>
          <w:p w14:paraId="0FB2763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2CE7BB97" w14:textId="77777777" w:rsidR="007A6951" w:rsidRDefault="00AC4ACB" w:rsidP="007A6951">
            <w:pPr>
              <w:tabs>
                <w:tab w:val="left" w:pos="176"/>
              </w:tabs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กรณีอาหารที่ผลิตเป็นอาหารที่บรรจุอยู่ในภาชนะบรรจุที่ปิดสนิทชนิดที่มีความเป็นกรดต่ำ และชนิดปรับกรด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(Low-acid Canned Foods and Acidified Foods)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ต้องมีสำเนาหลักฐานเพิ่มเติม คือ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หลักฐานการฝึกอบรมหลักสูตรผู้ควบคุมกระบวนการผลิต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(Retort Supervisor) </w:t>
            </w:r>
          </w:p>
          <w:p w14:paraId="4C6D0227" w14:textId="4DE3F394" w:rsidR="00AC4ACB" w:rsidRPr="000C2AAC" w:rsidRDefault="00AC4ACB" w:rsidP="007A6951">
            <w:pPr>
              <w:tabs>
                <w:tab w:val="left" w:pos="176"/>
              </w:tabs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 วุฒิการศึกษา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,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การฝึกอบรม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,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ประสบการณ์ของผู้กำหนดกระบวนการฆ่าเชื้อด้วยความร้อน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(Process Authority) ) </w:t>
            </w:r>
          </w:p>
        </w:tc>
        <w:tc>
          <w:tcPr>
            <w:tcW w:w="1417" w:type="dxa"/>
          </w:tcPr>
          <w:p w14:paraId="0CF86F88" w14:textId="4D136367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31DB745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4B0A454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411A12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1360D4AD" w14:textId="094FE029" w:rsidR="00AC4ACB" w:rsidRPr="000C2AAC" w:rsidRDefault="007A6951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สถานที่ผลิตอยู่ต่างจังหวัดใช้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F37C7FD" w14:textId="77777777" w:rsidTr="003B7D99">
        <w:tc>
          <w:tcPr>
            <w:tcW w:w="675" w:type="dxa"/>
            <w:vAlign w:val="center"/>
          </w:tcPr>
          <w:p w14:paraId="15B07BB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789A4584" w14:textId="77777777" w:rsidR="007A6951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กรณีเป็นอาหารที่มีความเป็นกรดต่ำ ต้องส่งเอกสารประกอบการพิจารณาเพิ่มเติม ดังนี้         </w:t>
            </w:r>
          </w:p>
          <w:p w14:paraId="61194F2E" w14:textId="77777777" w:rsidR="007A6951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การศึกษาการกระจายอุณหภูมิในเครื่องฆ่าเชื้อ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(Temperature  Distribution)</w:t>
            </w:r>
          </w:p>
          <w:p w14:paraId="3C8EA194" w14:textId="77777777" w:rsidR="007A6951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การศึกษาการแทรกผ่านความร้อนในผลิตภัณฑ์อาหาร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(Heat Penetration)</w:t>
            </w:r>
          </w:p>
          <w:p w14:paraId="2E8666F5" w14:textId="4A94AD12" w:rsidR="00AC4ACB" w:rsidRPr="000C2AAC" w:rsidRDefault="00AC4ACB" w:rsidP="007A6951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การกำหนดกระบวนการฆ่าเชื้อด้วยความร้อน ต้องศึกษาภายใต้ปัจจัย เกี่ยวกับสปอร์ของจุลินทรีย์ที่เป็นเป้าหมายในการกำหนดการฆ่าเชื้อ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="007A6951">
              <w:rPr>
                <w:rFonts w:asciiTheme="minorBidi" w:hAnsiTheme="minorBidi"/>
              </w:rPr>
              <w:t>)</w:t>
            </w:r>
          </w:p>
        </w:tc>
        <w:tc>
          <w:tcPr>
            <w:tcW w:w="1417" w:type="dxa"/>
          </w:tcPr>
          <w:p w14:paraId="7528922D" w14:textId="7BD949B2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307CCBF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3EAAD50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ABB036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4231CA29" w14:textId="77777777" w:rsidR="007A6951" w:rsidRDefault="007A6951" w:rsidP="007A6951">
            <w:pPr>
              <w:tabs>
                <w:tab w:val="left" w:pos="264"/>
              </w:tabs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สถานที่ผลิตอยู่ต่างจังหวัดใช้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</w:p>
          <w:p w14:paraId="337F2193" w14:textId="0B255280" w:rsidR="00AC4ACB" w:rsidRPr="000C2AAC" w:rsidRDefault="007A6951" w:rsidP="007A6951">
            <w:pPr>
              <w:tabs>
                <w:tab w:val="left" w:pos="264"/>
              </w:tabs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การศึกษาการกระจายอุณหภูมิในเครื่องฆ่าเชื้อ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>(Temperature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 xml:space="preserve">Distribution)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ที่ถูกต้องตามหลักทางวิชาการ และเป็นปัจจุบัน ซึ่งต้องศึกษา ณ สถานที่ผลิตก่อนการใช้งาน หรือเมื่อมีการปรับเปลี่ยนอุปกรณ์และโครงสร้างที่อาจมีผลกระทบต่อการทำงานของเครื่องฆ่าเชื้อ เอกสารดังกล่าว ต้องดำเนินการและออกเอกสารโดยผู้กำหนดกระบวนการฆ่าเชื้อด้วยความร้อน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(Process Authority)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สำหรับเครื่องฆ่าเชื้อแบบใช้ความดันเพิ่ม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(Overpressure retorts)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ให้ศึกษาการกระจายความร้อนในเครื่องฆ่าเชื้อทุกเครื่อง และทุกบรรจุภัณฑ์ แต่ถ้าเป็นเครื่องฆ่าเชื้อแบบใช้ไอน้ำ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(Steam retort)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ไม่จำเป็นต้องศึกษาทุกเครื่อง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 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การศึกษาการแทรกผ่านความร้อนในผลิตภัณฑ์อาหาร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(Heat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 xml:space="preserve">Penetration)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ที่ถูกต้องทางวิชาการและเป็นปัจจุบัน ซึ่งต้องศึกษา ณ สภาวะเดียวกับผลิตภัณฑ์ที่ทำการผลิตจริง ได้แก่ เมื่อผลิตผลิตภัณฑ์ใหม่ หรือเมื่อมีการปลี่ยนข้อกำหนดของผลิตภัณฑ์ หรือ เมื่อมีการเปลี่ยนภาชนะบรรจุเฉพาะสำหรับผลิตภัณฑ์แต่ละชนิด แต่ละขนาดบรรจุ เอกสารดังกล่าวต้องดำเนินการและออกเอกสารโดยผู้กำหนดกระบวนการฆ่าเชื้อด้วยความร้อน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>(Process Authority)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  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การกำหนดกระบวนการฆ่าเชื้อด้วยความร้อน ต้องศึกษาภายใต้ปัจจัย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เกี่ยวกับสปอร์ของจุลินทรีย์ที่เป็นเป้าหมายในการกำหนดการฆ่าเชื้อ ได้แก่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คลอสตริเดียม โบทูลินั่ม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 xml:space="preserve">(Clostridium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 xml:space="preserve">botulinum)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หรือกรณีที่ใช้ตัวชี้วัดอื่น ต้องมีหลักฐานทางวิชาการว่ามีค่าการต้านทานความร้อนที่เทียบเท่าหรือสูงกว่าสปอร์ของ คลอสตริเดียม โบทูลินั่ม </w:t>
            </w:r>
            <w:r w:rsidR="00AC4ACB">
              <w:rPr>
                <w:rFonts w:ascii="CordiaUPC" w:hAnsi="CordiaUPC" w:cs="CordiaUPC"/>
                <w:noProof/>
                <w:sz w:val="32"/>
                <w:szCs w:val="32"/>
              </w:rPr>
              <w:t>(Clostridium botulinum)</w:t>
            </w:r>
          </w:p>
        </w:tc>
      </w:tr>
      <w:tr w:rsidR="00AC4ACB" w:rsidRPr="000C2AAC" w14:paraId="45793F76" w14:textId="77777777" w:rsidTr="003B7D99">
        <w:tc>
          <w:tcPr>
            <w:tcW w:w="675" w:type="dxa"/>
            <w:vAlign w:val="center"/>
          </w:tcPr>
          <w:p w14:paraId="0A00089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3E56F807" w14:textId="59CB78BF" w:rsidR="00AC4ACB" w:rsidRPr="000C2AAC" w:rsidRDefault="00AC4ACB" w:rsidP="007A6951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กรณีเป็นอาหารชนิดที่ปรับกรด ต้องส่งเอกสารประกอบการพิจารณาเพิ่มเติม ดังนี้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ดูรายละเอียดตามหมายเหตุ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2975F697" w14:textId="59ED255A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2D81D4B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68CA9D3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FFD2E6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59579D42" w14:textId="77777777" w:rsidR="007A6951" w:rsidRDefault="007A6951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</w:p>
          <w:p w14:paraId="6EEAEC54" w14:textId="1138C971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      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เอกสารการศึกษาอุณหภูมิและเวลาที่ใช้ในการฆ่าเชื้อผลิตภัณฑ์แต่ละชนิด และแต่ละขนาดบรรจุอย่างเหมาะสม มีการระบุค่าความเป็นกรดด่างสมดุลของผลิตภัณฑ์ ในกรณีที่ผลิตภัณฑ์มีชิ้นเนื้ออยู่ในของเหลว ต้องระบุช่วงเวลามากสุดและอุณหภูมิในการเก็บเพื่อการปรับสภาพชิ้นเนื้อนั้นให้เป็นกรด โดยกำหนดให้ค่าความเป็นกรดด่างสมดุลของผลิตภัณฑ์เท่ากับหรือตํ่า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กว่า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4.6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ภายในระยะเวลาที่กำหนดในกรรมวิธีการผลิตที่กำหนด ภายหลังการฆ่าเชื้อด้วยความร้อน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การกำหนดกระบวนการฆ่าเชื้อ ต้องมีการศึกษาภายใต้การควบคุมค่าความเป็นกรดด่าง พร้อมทั้งระบุปัจจัยวิกฤตที่ใช้กำหนดกระบวนการฆ่าเชื้อเพื่อให้มั่นใจว่าอาหารนั้นจะไม่มีการเจริญของจุลินทรีย์ที่ทำให้เกิดโรค โดยแสดงไว้ในกรรมวิธีการผลิตที่กำหนด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AC4ACB" w:rsidRPr="000C2AAC" w14:paraId="163E1BD7" w14:textId="77777777" w:rsidTr="003B7D99">
        <w:tc>
          <w:tcPr>
            <w:tcW w:w="675" w:type="dxa"/>
            <w:vAlign w:val="center"/>
          </w:tcPr>
          <w:p w14:paraId="57846FE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0EC5C930" w14:textId="4A4A283E" w:rsidR="00AC4ACB" w:rsidRPr="000C2AAC" w:rsidRDefault="00AC4ACB" w:rsidP="007A6951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กรณีผลิตน้ำบริโภคในภาชนะบรรจุที่ปิดสนิท ต้องมีเอกสารที่ เกี่ยวข้องเพิ่มเติม คือ สำเนาผลวิเคราะห์น้ำดิบ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54C3E8DD" w14:textId="79BED8EA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7AC9497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17152D2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2713A6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6CDA8570" w14:textId="26538810" w:rsidR="00AC4ACB" w:rsidRPr="000C2AAC" w:rsidRDefault="007A6951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1B4707C" w14:textId="77777777" w:rsidTr="003B7D99">
        <w:tc>
          <w:tcPr>
            <w:tcW w:w="675" w:type="dxa"/>
            <w:vAlign w:val="center"/>
          </w:tcPr>
          <w:p w14:paraId="67BECE36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1DF9D5EB" w14:textId="4FAC9449" w:rsidR="00AC4ACB" w:rsidRPr="000C2AAC" w:rsidRDefault="00AC4ACB" w:rsidP="007A6951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ลิตนมพร้อมบบริโภคชนิดเหลวที่ผ่านกรรมวิธีฆ่าเชื้อด้วยความร้อนโดยวิธีพาสเจอร์ไรส์ต้องแนบเอกสาร ผู้ควบคุม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กระบวนการผลิตเพิ่มเติม</w:t>
            </w:r>
          </w:p>
        </w:tc>
        <w:tc>
          <w:tcPr>
            <w:tcW w:w="1417" w:type="dxa"/>
          </w:tcPr>
          <w:p w14:paraId="14906C38" w14:textId="29948671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03945DA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6DD9000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8E2966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67B1F943" w14:textId="5D0C61C6" w:rsidR="00AC4ACB" w:rsidRPr="000C2AAC" w:rsidRDefault="007A6951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FB2FFCC" w14:textId="77777777" w:rsidTr="003B7D99">
        <w:tc>
          <w:tcPr>
            <w:tcW w:w="675" w:type="dxa"/>
            <w:vAlign w:val="center"/>
          </w:tcPr>
          <w:p w14:paraId="0DA097F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64F3A99D" w14:textId="77777777" w:rsidR="00AC4ACB" w:rsidRPr="007A6951" w:rsidRDefault="00AC4ACB" w:rsidP="00AC4ACB">
            <w:pPr>
              <w:rPr>
                <w:rFonts w:asciiTheme="minorBidi" w:hAnsiTheme="minorBidi"/>
                <w:b/>
                <w:bCs/>
              </w:rPr>
            </w:pPr>
            <w:r w:rsidRPr="007A6951">
              <w:rPr>
                <w:rFonts w:ascii="CordiaUPC" w:hAnsi="CordiaUPC" w:cs="CordiaUPC"/>
                <w:b/>
                <w:bCs/>
                <w:noProof/>
                <w:sz w:val="32"/>
                <w:szCs w:val="32"/>
                <w:cs/>
                <w:lang w:bidi="th-TH"/>
              </w:rPr>
              <w:t>กรณีการขอเพิ่มประเภทอาหาร</w:t>
            </w:r>
          </w:p>
        </w:tc>
        <w:tc>
          <w:tcPr>
            <w:tcW w:w="1417" w:type="dxa"/>
          </w:tcPr>
          <w:p w14:paraId="72BECAAB" w14:textId="38E68D8A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1C71EBC6" w14:textId="334D55EF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96EC2E6" w14:textId="21E39810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0937E5B2" w14:textId="41F65339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2340" w:type="dxa"/>
          </w:tcPr>
          <w:p w14:paraId="4073A5F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71656E0" w14:textId="77777777" w:rsidTr="003B7D99">
        <w:tc>
          <w:tcPr>
            <w:tcW w:w="675" w:type="dxa"/>
            <w:vAlign w:val="center"/>
          </w:tcPr>
          <w:p w14:paraId="010C13B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475E49A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แบบตรวจสอบคำขอและบันทึกข้อบกพร่อง</w:t>
            </w:r>
          </w:p>
        </w:tc>
        <w:tc>
          <w:tcPr>
            <w:tcW w:w="1417" w:type="dxa"/>
          </w:tcPr>
          <w:p w14:paraId="073D29AD" w14:textId="2F98CECB" w:rsidR="00AC4ACB" w:rsidRPr="007A6951" w:rsidRDefault="00AC4ACB" w:rsidP="00AC4AC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7A695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7A6951" w:rsidRPr="007A6951">
              <w:rPr>
                <w:rFonts w:asciiTheme="minorBidi" w:hAnsiTheme="minorBidi"/>
                <w:sz w:val="32"/>
                <w:szCs w:val="32"/>
              </w:rPr>
              <w:t>/</w:t>
            </w:r>
            <w:r w:rsidR="007A6951" w:rsidRPr="007A6951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</w:t>
            </w:r>
          </w:p>
        </w:tc>
        <w:tc>
          <w:tcPr>
            <w:tcW w:w="1134" w:type="dxa"/>
          </w:tcPr>
          <w:p w14:paraId="507476C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1EFDEBE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0E50434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3830E6E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3284780" w14:textId="77777777" w:rsidTr="003B7D99">
        <w:tc>
          <w:tcPr>
            <w:tcW w:w="675" w:type="dxa"/>
            <w:vAlign w:val="center"/>
          </w:tcPr>
          <w:p w14:paraId="3F0FA2F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55ECDF6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คำขออนุญาตผลิตอาหาร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 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7B42AF21" w14:textId="5963BE77" w:rsidR="00AC4ACB" w:rsidRPr="000C2AAC" w:rsidRDefault="007A6951" w:rsidP="00AC4ACB">
            <w:pPr>
              <w:rPr>
                <w:rFonts w:asciiTheme="minorBidi" w:hAnsiTheme="minorBidi"/>
              </w:rPr>
            </w:pPr>
            <w:r w:rsidRPr="007A695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7A6951">
              <w:rPr>
                <w:rFonts w:asciiTheme="minorBidi" w:hAnsiTheme="minorBidi"/>
                <w:sz w:val="32"/>
                <w:szCs w:val="32"/>
              </w:rPr>
              <w:t>/</w:t>
            </w:r>
            <w:r w:rsidRPr="007A6951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</w:t>
            </w:r>
          </w:p>
        </w:tc>
        <w:tc>
          <w:tcPr>
            <w:tcW w:w="1134" w:type="dxa"/>
          </w:tcPr>
          <w:p w14:paraId="484580D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2D6CC20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05D2F8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340" w:type="dxa"/>
          </w:tcPr>
          <w:p w14:paraId="51F65BB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518D9BF7" w14:textId="77777777" w:rsidTr="003B7D99">
        <w:tc>
          <w:tcPr>
            <w:tcW w:w="675" w:type="dxa"/>
            <w:vAlign w:val="center"/>
          </w:tcPr>
          <w:p w14:paraId="6B4BEE2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5AFC940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ใบอนุญาตผลิตอาหารที่เคยได้รับอนุญาตแล้ว</w:t>
            </w:r>
          </w:p>
        </w:tc>
        <w:tc>
          <w:tcPr>
            <w:tcW w:w="1417" w:type="dxa"/>
          </w:tcPr>
          <w:p w14:paraId="26C8ABFD" w14:textId="1AB94333" w:rsidR="00AC4ACB" w:rsidRPr="000C2AAC" w:rsidRDefault="007A6951" w:rsidP="00AC4ACB">
            <w:pPr>
              <w:rPr>
                <w:rFonts w:asciiTheme="minorBidi" w:hAnsiTheme="minorBidi"/>
                <w:cs/>
                <w:lang w:bidi="th-TH"/>
              </w:rPr>
            </w:pPr>
            <w:r w:rsidRPr="007A6951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7A6951">
              <w:rPr>
                <w:rFonts w:asciiTheme="minorBidi" w:hAnsiTheme="minorBidi"/>
                <w:sz w:val="32"/>
                <w:szCs w:val="32"/>
              </w:rPr>
              <w:t>/</w:t>
            </w:r>
            <w:r w:rsidRPr="007A6951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สสจ</w:t>
            </w:r>
          </w:p>
        </w:tc>
        <w:tc>
          <w:tcPr>
            <w:tcW w:w="1134" w:type="dxa"/>
          </w:tcPr>
          <w:p w14:paraId="7B7AC6A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3023C1E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6D338B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50330D2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8432DD7" w14:textId="77777777" w:rsidTr="003B7D99">
        <w:tc>
          <w:tcPr>
            <w:tcW w:w="675" w:type="dxa"/>
            <w:vAlign w:val="center"/>
          </w:tcPr>
          <w:p w14:paraId="40A52F0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1C0A8A7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เอกสารเหมือนการขออนุญาตผลิตและเพิ่มเอกสารดังต่อไปนี้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ดูตามหมายเหตุ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สถานที่ผลิตอยู่ต่างจังหวัดใช้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5B6DFBE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2565812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4218331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56C101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340" w:type="dxa"/>
          </w:tcPr>
          <w:p w14:paraId="0DB1C79B" w14:textId="4D7F9D33" w:rsidR="00AC4ACB" w:rsidRPr="000C2AAC" w:rsidRDefault="00AC4ACB" w:rsidP="00FE5B1A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สถานที่ผลิตเคยได้รับอนุญาตจากสำนักงานสาธารณสุขจังหวัดและประสงค์จะเพิ่มประเภทอาหารที่ไม่ได้มอบอำนาจให้จังหวัดดำเนินการ ต้องส่งสูตรส่วนประกอบ กรรมวิธีการผลิต รายการเครื่องจักรที่ใช้ของผลิตภัณฑ์เดิมที่เคยได้รับอนุญาตทุกชนิดเพิ่มเติม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BE8E30" w14:textId="77777777" w:rsidR="00FE5B1A" w:rsidRDefault="00FE5B1A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061870E" w14:textId="77777777" w:rsidR="00FE5B1A" w:rsidRPr="000C2AAC" w:rsidRDefault="00FE5B1A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FE5B1A" w14:paraId="21631802" w14:textId="77777777" w:rsidTr="00090552">
        <w:tc>
          <w:tcPr>
            <w:tcW w:w="534" w:type="dxa"/>
          </w:tcPr>
          <w:p w14:paraId="55909BBE" w14:textId="396F5019" w:rsidR="00A13B6C" w:rsidRPr="00FE5B1A" w:rsidRDefault="00A13B6C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5DD4DCF9" w:rsidR="00A13B6C" w:rsidRPr="00FE5B1A" w:rsidRDefault="00A13B6C" w:rsidP="001F4977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เครื่องจักรที่ใช้มีกำลังรวมไม่ถึง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แรงม้าและคนงานตั้งแต่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คน แต่ไม่ถึง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คน</w:t>
            </w:r>
            <w:r w:rsidR="00FE5B1A" w:rsidRPr="00FE5B1A">
              <w:rPr>
                <w:rFonts w:asciiTheme="minorBidi" w:hAnsiTheme="minorBidi"/>
                <w:sz w:val="32"/>
                <w:szCs w:val="32"/>
              </w:rPr>
              <w:t xml:space="preserve"> 3,000 </w:t>
            </w:r>
            <w:r w:rsidR="00FE5B1A"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บาท</w:t>
            </w:r>
          </w:p>
          <w:p w14:paraId="201E5AF3" w14:textId="5BE26723" w:rsidR="00E90756" w:rsidRPr="00FE5B1A" w:rsidRDefault="00B509FC" w:rsidP="00FE5B1A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A13B6C" w:rsidRPr="00FE5B1A" w14:paraId="68F3B5EC" w14:textId="77777777" w:rsidTr="00090552">
        <w:tc>
          <w:tcPr>
            <w:tcW w:w="534" w:type="dxa"/>
          </w:tcPr>
          <w:p w14:paraId="44429B93" w14:textId="77777777" w:rsidR="00A13B6C" w:rsidRPr="00FE5B1A" w:rsidRDefault="00A13B6C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4A5723A7" w14:textId="40C619B4" w:rsidR="00A13B6C" w:rsidRPr="00FE5B1A" w:rsidRDefault="00A13B6C" w:rsidP="001F4977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เครื่องจักรที่ใช้มีกำลังรวมไม่ถึง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แรงม้าและคนงานตั้งแต่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คนขึ้นไป</w:t>
            </w:r>
            <w:r w:rsidR="00FE5B1A" w:rsidRPr="00FE5B1A">
              <w:rPr>
                <w:rFonts w:asciiTheme="minorBidi" w:hAnsiTheme="minorBidi"/>
                <w:sz w:val="32"/>
                <w:szCs w:val="32"/>
              </w:rPr>
              <w:t xml:space="preserve"> 5,000 </w:t>
            </w:r>
            <w:r w:rsidR="00FE5B1A"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บาท</w:t>
            </w:r>
          </w:p>
          <w:p w14:paraId="0BFFA1ED" w14:textId="028FA610" w:rsidR="00E90756" w:rsidRPr="00FE5B1A" w:rsidRDefault="00B509FC" w:rsidP="00FE5B1A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A13B6C" w:rsidRPr="00FE5B1A" w14:paraId="7821045A" w14:textId="77777777" w:rsidTr="00090552">
        <w:tc>
          <w:tcPr>
            <w:tcW w:w="534" w:type="dxa"/>
          </w:tcPr>
          <w:p w14:paraId="6896FABF" w14:textId="77777777" w:rsidR="00A13B6C" w:rsidRPr="00FE5B1A" w:rsidRDefault="00A13B6C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031E4D54" w14:textId="223BE82D" w:rsidR="00A13B6C" w:rsidRPr="00FE5B1A" w:rsidRDefault="00A13B6C" w:rsidP="001F4977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เครื่องจักรที่ใช้มีกำลังรวมตั้งแต่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แรงม้า แต่ไม่ถึง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แรงม้า</w:t>
            </w:r>
            <w:r w:rsidR="00FE5B1A" w:rsidRPr="00FE5B1A">
              <w:rPr>
                <w:rFonts w:asciiTheme="minorBidi" w:hAnsiTheme="minorBidi"/>
                <w:sz w:val="32"/>
                <w:szCs w:val="32"/>
              </w:rPr>
              <w:t xml:space="preserve"> 6,000 </w:t>
            </w:r>
            <w:r w:rsidR="00FE5B1A"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บาท</w:t>
            </w:r>
          </w:p>
          <w:p w14:paraId="3C893E1F" w14:textId="72C4CA3E" w:rsidR="00E90756" w:rsidRPr="00FE5B1A" w:rsidRDefault="00B509FC" w:rsidP="00FE5B1A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A13B6C" w:rsidRPr="00FE5B1A" w14:paraId="3D191D60" w14:textId="77777777" w:rsidTr="00090552">
        <w:tc>
          <w:tcPr>
            <w:tcW w:w="534" w:type="dxa"/>
          </w:tcPr>
          <w:p w14:paraId="25B0E06A" w14:textId="77777777" w:rsidR="00A13B6C" w:rsidRPr="00FE5B1A" w:rsidRDefault="00A13B6C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0D9E15C2" w14:textId="2F6FDB72" w:rsidR="00A13B6C" w:rsidRPr="00FE5B1A" w:rsidRDefault="00A13B6C" w:rsidP="001F4977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เครื่องจักรที่ใช้มีกำลังรวมตั้งแต่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แรงม้า แต่ไม่ถึง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25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แรงม้า</w:t>
            </w:r>
            <w:r w:rsidR="00FE5B1A" w:rsidRPr="00FE5B1A">
              <w:rPr>
                <w:rFonts w:asciiTheme="minorBidi" w:hAnsiTheme="minorBidi"/>
                <w:sz w:val="32"/>
                <w:szCs w:val="32"/>
              </w:rPr>
              <w:t xml:space="preserve"> 7,000 </w:t>
            </w:r>
            <w:r w:rsidR="00FE5B1A"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บาท</w:t>
            </w:r>
          </w:p>
          <w:p w14:paraId="04B55F63" w14:textId="0041AE35" w:rsidR="00E90756" w:rsidRPr="00FE5B1A" w:rsidRDefault="00B509FC" w:rsidP="00FE5B1A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A13B6C" w:rsidRPr="00FE5B1A" w14:paraId="4E670F58" w14:textId="77777777" w:rsidTr="00090552">
        <w:tc>
          <w:tcPr>
            <w:tcW w:w="534" w:type="dxa"/>
          </w:tcPr>
          <w:p w14:paraId="0788BF80" w14:textId="77777777" w:rsidR="00A13B6C" w:rsidRPr="00FE5B1A" w:rsidRDefault="00A13B6C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42739E3" w14:textId="3E8D3407" w:rsidR="00A13B6C" w:rsidRPr="00FE5B1A" w:rsidRDefault="00A13B6C" w:rsidP="001F4977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เครื่องจักรที่ใช้มีกำลังรวมตั้งแต่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25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แรงม้า แต่ไม่ถึง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50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แรงม้า</w:t>
            </w:r>
            <w:r w:rsidR="00FE5B1A" w:rsidRPr="00FE5B1A">
              <w:rPr>
                <w:rFonts w:asciiTheme="minorBidi" w:hAnsiTheme="minorBidi"/>
                <w:sz w:val="32"/>
                <w:szCs w:val="32"/>
              </w:rPr>
              <w:t xml:space="preserve"> 8,000 </w:t>
            </w:r>
            <w:r w:rsidR="00FE5B1A"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บาท</w:t>
            </w:r>
          </w:p>
          <w:p w14:paraId="0FE48FA3" w14:textId="04710E63" w:rsidR="00E90756" w:rsidRPr="00FE5B1A" w:rsidRDefault="00B509FC" w:rsidP="00FE5B1A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FE5B1A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A13B6C" w:rsidRPr="00FE5B1A" w14:paraId="0196CDCE" w14:textId="77777777" w:rsidTr="00090552">
        <w:tc>
          <w:tcPr>
            <w:tcW w:w="534" w:type="dxa"/>
          </w:tcPr>
          <w:p w14:paraId="62C48679" w14:textId="77777777" w:rsidR="00A13B6C" w:rsidRPr="00FE5B1A" w:rsidRDefault="00A13B6C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 w:rsidRPr="00FE5B1A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867B231" w14:textId="19808908" w:rsidR="00A13B6C" w:rsidRPr="00FE5B1A" w:rsidRDefault="00A13B6C" w:rsidP="001F4977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เครื่องจักรที่ใช้มีกำลังรวมตั้งแต่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50 </w:t>
            </w:r>
            <w:r w:rsidRPr="00FE5B1A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แรงม้าขึ้นไป</w:t>
            </w:r>
            <w:r w:rsidR="00FE5B1A" w:rsidRPr="00FE5B1A">
              <w:rPr>
                <w:rFonts w:asciiTheme="minorBidi" w:hAnsiTheme="minorBidi"/>
                <w:sz w:val="32"/>
                <w:szCs w:val="32"/>
              </w:rPr>
              <w:t xml:space="preserve"> 10,000 </w:t>
            </w:r>
            <w:r w:rsidR="00FE5B1A" w:rsidRPr="00FE5B1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บาท</w:t>
            </w:r>
          </w:p>
          <w:p w14:paraId="2D2BBA4C" w14:textId="5941D2E3" w:rsidR="00E90756" w:rsidRPr="00FE5B1A" w:rsidRDefault="00B509FC" w:rsidP="00FE5B1A">
            <w:pPr>
              <w:rPr>
                <w:rFonts w:asciiTheme="minorBidi" w:hAnsiTheme="minorBidi"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FE5B1A" w:rsidRPr="00FE5B1A">
              <w:rPr>
                <w:rFonts w:asciiTheme="minorBidi" w:hAnsiTheme="minorBidi"/>
                <w:sz w:val="32"/>
                <w:szCs w:val="32"/>
              </w:rPr>
              <w:t>-</w:t>
            </w:r>
          </w:p>
        </w:tc>
      </w:tr>
    </w:tbl>
    <w:p w14:paraId="1187DD50" w14:textId="77777777"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6318A8" w14:paraId="15D6F00F" w14:textId="77777777" w:rsidTr="006318A8">
        <w:tc>
          <w:tcPr>
            <w:tcW w:w="534" w:type="dxa"/>
          </w:tcPr>
          <w:p w14:paraId="3E9E3FA7" w14:textId="77777777" w:rsidR="006318A8" w:rsidRDefault="006318A8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1)</w:t>
            </w:r>
          </w:p>
        </w:tc>
        <w:tc>
          <w:tcPr>
            <w:tcW w:w="9639" w:type="dxa"/>
          </w:tcPr>
          <w:p w14:paraId="57FCBC76" w14:textId="77777777" w:rsidR="006318A8" w:rsidRDefault="006318A8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cs/>
              </w:rPr>
              <w:t xml:space="preserve">หน่วยงาน ณ จุดยื่นคำขอ กลุ่มงานคุ้มครองผู้บริโภคและเภสัชสาธารณสุข สำนักงานสาธารณสุขจังหวัดแพร่  </w:t>
            </w:r>
          </w:p>
        </w:tc>
      </w:tr>
      <w:tr w:rsidR="006318A8" w14:paraId="1A8A254C" w14:textId="77777777" w:rsidTr="006318A8">
        <w:tc>
          <w:tcPr>
            <w:tcW w:w="534" w:type="dxa"/>
          </w:tcPr>
          <w:p w14:paraId="71C42638" w14:textId="77777777" w:rsidR="006318A8" w:rsidRDefault="006318A8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2)</w:t>
            </w:r>
          </w:p>
        </w:tc>
        <w:tc>
          <w:tcPr>
            <w:tcW w:w="9639" w:type="dxa"/>
          </w:tcPr>
          <w:p w14:paraId="0CFB2A15" w14:textId="77777777" w:rsidR="006318A8" w:rsidRPr="006318A8" w:rsidRDefault="006318A8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cs/>
              </w:rPr>
              <w:t>หน่วยงานต้นสังกัด  สำนักงานสาธารณสุขจังหวัดแพร่ ถนนบ้านใหม่ ตำบลในเวียง อำเภอเมืองแพร่ จังหวัดแพร่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</w:rPr>
              <w:t>โทรศัพท์ 0 5451 1145</w:t>
            </w:r>
          </w:p>
        </w:tc>
      </w:tr>
      <w:tr w:rsidR="006318A8" w14:paraId="18CC6C48" w14:textId="77777777" w:rsidTr="006318A8">
        <w:tc>
          <w:tcPr>
            <w:tcW w:w="534" w:type="dxa"/>
          </w:tcPr>
          <w:p w14:paraId="40C59AE4" w14:textId="77777777" w:rsidR="006318A8" w:rsidRDefault="006318A8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3)</w:t>
            </w:r>
          </w:p>
        </w:tc>
        <w:tc>
          <w:tcPr>
            <w:tcW w:w="9639" w:type="dxa"/>
          </w:tcPr>
          <w:p w14:paraId="77D40533" w14:textId="77777777" w:rsidR="006318A8" w:rsidRDefault="006318A8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cs/>
              </w:rPr>
              <w:t xml:space="preserve">ไปรษณีย์ </w:t>
            </w:r>
          </w:p>
          <w:p w14:paraId="1BD876B5" w14:textId="77777777" w:rsidR="006318A8" w:rsidRDefault="006318A8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25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</w:rPr>
              <w:t>ตำบลในเวียง อำเภอเมืองแพร่ 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54000</w:t>
            </w:r>
          </w:p>
          <w:p w14:paraId="5A4EB6EC" w14:textId="77777777" w:rsidR="006318A8" w:rsidRPr="006318A8" w:rsidRDefault="006318A8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</w:rPr>
              <w:t xml:space="preserve">กลุ่มงานนิติการ สำนักงานสาธารณสุขจังหวัดแพร่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25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</w:rPr>
              <w:t xml:space="preserve"> ถนนบ้านใหม่ ตำบลในเวียง อำเภอเมืองแพร่ จังหวัดแพร่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54000</w:t>
            </w:r>
          </w:p>
        </w:tc>
      </w:tr>
      <w:tr w:rsidR="006318A8" w14:paraId="0F5252C0" w14:textId="77777777" w:rsidTr="006318A8">
        <w:tc>
          <w:tcPr>
            <w:tcW w:w="534" w:type="dxa"/>
          </w:tcPr>
          <w:p w14:paraId="7562B2E3" w14:textId="77777777" w:rsidR="006318A8" w:rsidRDefault="006318A8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639" w:type="dxa"/>
          </w:tcPr>
          <w:p w14:paraId="66759929" w14:textId="77777777" w:rsidR="006318A8" w:rsidRDefault="006318A8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  <w:cs/>
              </w:rPr>
              <w:t>โทรศัพท์</w:t>
            </w:r>
          </w:p>
          <w:p w14:paraId="4881ACE9" w14:textId="77777777" w:rsidR="006318A8" w:rsidRDefault="006318A8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1)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</w:rPr>
              <w:t xml:space="preserve"> กลุ่มงานคุ้มครองผู้บริโภคและเภสัชสาธารณสุข สำนักงานสาธารณสุขจังหวัดแพร่ โทร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0 5462 1096</w:t>
            </w:r>
          </w:p>
          <w:p w14:paraId="31D33984" w14:textId="77777777" w:rsidR="006318A8" w:rsidRPr="006318A8" w:rsidRDefault="006318A8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2)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</w:rPr>
              <w:t xml:space="preserve">กลุ่มงานนิติการ สำนักงานสาธารณสุขจังหวัดแพร่ โทร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0 5451 1145 </w:t>
            </w:r>
            <w:r>
              <w:rPr>
                <w:rFonts w:asciiTheme="minorBidi" w:hAnsiTheme="minorBidi" w:hint="cs"/>
                <w:noProof/>
                <w:sz w:val="32"/>
                <w:szCs w:val="32"/>
                <w:cs/>
              </w:rPr>
              <w:t xml:space="preserve">ต่อ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104</w:t>
            </w:r>
          </w:p>
        </w:tc>
      </w:tr>
      <w:tr w:rsidR="006318A8" w14:paraId="51CF9A9D" w14:textId="77777777" w:rsidTr="006318A8">
        <w:tc>
          <w:tcPr>
            <w:tcW w:w="534" w:type="dxa"/>
          </w:tcPr>
          <w:p w14:paraId="643D4266" w14:textId="77777777" w:rsidR="006318A8" w:rsidRDefault="006318A8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5)</w:t>
            </w:r>
          </w:p>
        </w:tc>
        <w:tc>
          <w:tcPr>
            <w:tcW w:w="9639" w:type="dxa"/>
          </w:tcPr>
          <w:p w14:paraId="1D293B2B" w14:textId="77777777" w:rsidR="006318A8" w:rsidRDefault="006318A8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>ช่องทางการร้องเรียน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</w:rPr>
              <w:t xml:space="preserve"> 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>สำนักอาหาร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</w:rPr>
              <w:t xml:space="preserve"> 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 xml:space="preserve">สำนักงานคณะกรรมการอาหารและยา ถนนติวานนท์  ตำบลตลาดขวัญ อำเภอเมือง จังหวัดนนทบุรี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11000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 xml:space="preserve">หมายเหตุ 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>โทร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</w:rPr>
              <w:t>. 02-590-7320)</w:t>
            </w:r>
          </w:p>
        </w:tc>
      </w:tr>
      <w:tr w:rsidR="006318A8" w14:paraId="7678E9BA" w14:textId="77777777" w:rsidTr="006318A8">
        <w:tc>
          <w:tcPr>
            <w:tcW w:w="534" w:type="dxa"/>
          </w:tcPr>
          <w:p w14:paraId="246B6981" w14:textId="77777777" w:rsidR="006318A8" w:rsidRDefault="006318A8">
            <w:pPr>
              <w:spacing w:after="0" w:line="240" w:lineRule="auto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sz w:val="32"/>
                <w:szCs w:val="32"/>
              </w:rPr>
              <w:t>6)</w:t>
            </w:r>
          </w:p>
        </w:tc>
        <w:tc>
          <w:tcPr>
            <w:tcW w:w="9639" w:type="dxa"/>
          </w:tcPr>
          <w:p w14:paraId="47BB45FE" w14:textId="77777777" w:rsidR="006318A8" w:rsidRDefault="006318A8">
            <w:pPr>
              <w:spacing w:after="0" w:line="240" w:lineRule="auto"/>
              <w:rPr>
                <w:rFonts w:asciiTheme="minorBidi" w:hAnsiTheme="minorBidi"/>
                <w:noProof/>
                <w:sz w:val="32"/>
                <w:szCs w:val="32"/>
              </w:rPr>
            </w:pP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>ช่องทางการร้องเรียน</w:t>
            </w:r>
            <w:r>
              <w:rPr>
                <w:rFonts w:asciiTheme="minorBidi" w:hAnsiTheme="minorBidi"/>
                <w:noProof/>
                <w:sz w:val="32"/>
                <w:szCs w:val="32"/>
                <w:cs/>
              </w:rPr>
              <w:t xml:space="preserve"> 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>ศูนย์บริการประชาชน สำนักปลัดสำนักนายกรัฐมนตรี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 xml:space="preserve">หมายเหตุ 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</w:rPr>
              <w:t xml:space="preserve">( 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 xml:space="preserve">เลขที่ 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>ถ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>พิษณุโลก เขตดุสิต กทม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</w:rPr>
              <w:t xml:space="preserve">. 10300 / 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 xml:space="preserve">สายด่วน 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</w:rPr>
              <w:t xml:space="preserve">1111 / www.1111.go.th / 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>ตู้ ปณ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</w:rPr>
              <w:t xml:space="preserve">.1111 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 xml:space="preserve">เลขที่ 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>ถ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  <w:cs/>
              </w:rPr>
              <w:t>พิษณุโลก เขตดุสิต กทม</w:t>
            </w:r>
            <w:r w:rsidRPr="006318A8">
              <w:rPr>
                <w:rFonts w:asciiTheme="minorBidi" w:hAnsiTheme="minorBidi"/>
                <w:noProof/>
                <w:sz w:val="32"/>
                <w:szCs w:val="32"/>
              </w:rPr>
              <w:t>. 10300)</w:t>
            </w:r>
          </w:p>
        </w:tc>
      </w:tr>
    </w:tbl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bookmarkStart w:id="0" w:name="_GoBack"/>
      <w:bookmarkEnd w:id="0"/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32F5D3F6" w:rsidR="00F064C0" w:rsidRPr="00B11EC8" w:rsidRDefault="00F064C0" w:rsidP="00FE5B1A">
            <w:pP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กรณีขอใหม่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F064C0" w:rsidRPr="000C2AAC" w14:paraId="775FAE9A" w14:textId="77777777" w:rsidTr="00C1539D">
        <w:tc>
          <w:tcPr>
            <w:tcW w:w="675" w:type="dxa"/>
          </w:tcPr>
          <w:p w14:paraId="71921DC5" w14:textId="77777777" w:rsidR="00F064C0" w:rsidRPr="000C2AAC" w:rsidRDefault="00F064C0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0D8D0E06" w14:textId="0A56BDEA" w:rsidR="00B11EC8" w:rsidRPr="00B11EC8" w:rsidRDefault="00F064C0" w:rsidP="00B11EC8">
            <w:pPr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แบบฟอร์มและตัวอย่างการกรอกข้อมูล</w:t>
            </w:r>
          </w:p>
        </w:tc>
      </w:tr>
      <w:tr w:rsidR="00F064C0" w:rsidRPr="000C2AAC" w14:paraId="6592870A" w14:textId="77777777" w:rsidTr="00C1539D">
        <w:tc>
          <w:tcPr>
            <w:tcW w:w="675" w:type="dxa"/>
          </w:tcPr>
          <w:p w14:paraId="2CBA5384" w14:textId="77777777" w:rsidR="00F064C0" w:rsidRPr="000C2AAC" w:rsidRDefault="00F064C0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0322B551" w14:textId="3CC074FA" w:rsidR="00F064C0" w:rsidRPr="000C2AAC" w:rsidRDefault="00F064C0" w:rsidP="00B11EC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รายละเอียดของแบบแปลนแผนผังและตัวอย่าง</w:t>
            </w:r>
          </w:p>
        </w:tc>
      </w:tr>
      <w:tr w:rsidR="00F064C0" w:rsidRPr="000C2AAC" w14:paraId="7D7BA5C8" w14:textId="77777777" w:rsidTr="00C1539D">
        <w:tc>
          <w:tcPr>
            <w:tcW w:w="675" w:type="dxa"/>
          </w:tcPr>
          <w:p w14:paraId="415387B1" w14:textId="77777777" w:rsidR="00F064C0" w:rsidRPr="000C2AAC" w:rsidRDefault="00F064C0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3C8961D9" w14:textId="3E5472C9" w:rsidR="00F064C0" w:rsidRPr="000C2AAC" w:rsidRDefault="00F064C0" w:rsidP="00B11EC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รายการแสดงเอกสารรายละเอียดต่างๆ และตัวอย่าง</w:t>
            </w:r>
          </w:p>
        </w:tc>
      </w:tr>
      <w:tr w:rsidR="00F064C0" w:rsidRPr="000C2AAC" w14:paraId="773AD133" w14:textId="77777777" w:rsidTr="00C1539D">
        <w:tc>
          <w:tcPr>
            <w:tcW w:w="675" w:type="dxa"/>
          </w:tcPr>
          <w:p w14:paraId="0B93F5B3" w14:textId="77777777" w:rsidR="00F064C0" w:rsidRPr="000C2AAC" w:rsidRDefault="00F064C0" w:rsidP="001F497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6459A3C" w14:textId="49CEB5D5" w:rsidR="00F064C0" w:rsidRPr="000C2AAC" w:rsidRDefault="00F064C0" w:rsidP="00B11EC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กรณีเพิ่มประเภท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7C0FC6DA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การขออนุญาตผลิตอาหาร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อ</w:t>
      </w:r>
      <w:r w:rsidRPr="000C2AAC">
        <w:rPr>
          <w:rFonts w:asciiTheme="minorBidi" w:hAnsiTheme="minorBidi"/>
          <w:noProof/>
          <w:sz w:val="32"/>
          <w:szCs w:val="32"/>
        </w:rPr>
        <w:t xml:space="preserve">.1)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และการขอเพิ่มประเภทอาหาร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="00F40D3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ระยะเวลา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วันทำการ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กรณีสถานที่ผลิตอาหารตั้งอยู่ในเขต</w:t>
      </w:r>
      <w:r w:rsidR="00B11EC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จังหวัด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หรือเป็นประเภทอาหารที่มอบอำนาจให้สำนักงานสาธารณสุขจังหวัดพิจาณาอนุญาตได้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วันทำการ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สถานที่ผลิตอาหารตั้งอยู่ต่างจังหวัดและผลิตประเภทอาหารที่ยังไม่มอบอำนาจให้สำนักงานสาธารณสุขจังหวัด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โดยเริ่มนับระยะเวลาตั้งแต่ได้รับเอกสารที่ครบถ้วน จนถึง ลงนามอนุญาตโดยผู้มีอำนาจ ไม่นับรวมเวลาปรับปรุง แก้ไขสถานที่ผลิต ความไม่พร้อมของผู้ประกอบการ และชี้แจงข้อมูลของผู้ประกอบการ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อกสารที่เป็นสำเนาทั้งหมดต้องลงลายมือชื่อรับรองสำเนาโดยผู้ดำเนินกิจการหรือกรรมการที่มีอำนาจลงนามตามหนังสือรับรองของนิติบุคคลหรือผู้รับมอบอำนาจทั่วไปที่มีอำนาจลงนามรับรองเอกสาร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11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17800A" w14:textId="77777777" w:rsidR="00671E2F" w:rsidRDefault="00671E2F" w:rsidP="00C81DB8">
      <w:pPr>
        <w:spacing w:after="0" w:line="240" w:lineRule="auto"/>
      </w:pPr>
      <w:r>
        <w:separator/>
      </w:r>
    </w:p>
  </w:endnote>
  <w:endnote w:type="continuationSeparator" w:id="0">
    <w:p w14:paraId="154DBF52" w14:textId="77777777" w:rsidR="00671E2F" w:rsidRDefault="00671E2F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E4A5B9" w14:textId="77777777" w:rsidR="00671E2F" w:rsidRDefault="00671E2F" w:rsidP="00C81DB8">
      <w:pPr>
        <w:spacing w:after="0" w:line="240" w:lineRule="auto"/>
      </w:pPr>
      <w:r>
        <w:separator/>
      </w:r>
    </w:p>
  </w:footnote>
  <w:footnote w:type="continuationSeparator" w:id="0">
    <w:p w14:paraId="02F771E8" w14:textId="77777777" w:rsidR="00671E2F" w:rsidRDefault="00671E2F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1F4977" w:rsidRDefault="001F4977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18A8">
          <w:rPr>
            <w:noProof/>
          </w:rPr>
          <w:t>19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318A8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3C364C1B" w14:textId="77777777" w:rsidR="001F4977" w:rsidRDefault="001F49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823488"/>
    <w:multiLevelType w:val="hybridMultilevel"/>
    <w:tmpl w:val="485AFC9E"/>
    <w:lvl w:ilvl="0" w:tplc="B3789204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00F89"/>
    <w:multiLevelType w:val="hybridMultilevel"/>
    <w:tmpl w:val="62B08C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12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206C2"/>
    <w:rsid w:val="00132E1B"/>
    <w:rsid w:val="00164004"/>
    <w:rsid w:val="0017533B"/>
    <w:rsid w:val="0018441F"/>
    <w:rsid w:val="0019582A"/>
    <w:rsid w:val="001B1C8D"/>
    <w:rsid w:val="001E05C0"/>
    <w:rsid w:val="001F4977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36F2"/>
    <w:rsid w:val="00357299"/>
    <w:rsid w:val="00394708"/>
    <w:rsid w:val="003B7D99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318A8"/>
    <w:rsid w:val="006437C0"/>
    <w:rsid w:val="0064558D"/>
    <w:rsid w:val="0065175D"/>
    <w:rsid w:val="00671E2F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A6951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B7DF6"/>
    <w:rsid w:val="00AC4ACB"/>
    <w:rsid w:val="00AE6A9D"/>
    <w:rsid w:val="00AF4A06"/>
    <w:rsid w:val="00B11EC8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D0078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40D38"/>
    <w:rsid w:val="00F5490C"/>
    <w:rsid w:val="00F62F55"/>
    <w:rsid w:val="00F8122B"/>
    <w:rsid w:val="00FE45C1"/>
    <w:rsid w:val="00FE5795"/>
    <w:rsid w:val="00FE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C2D7C-733B-441E-849A-DD3EAC756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45</TotalTime>
  <Pages>19</Pages>
  <Words>2932</Words>
  <Characters>16715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6</cp:revision>
  <cp:lastPrinted>2015-03-02T15:12:00Z</cp:lastPrinted>
  <dcterms:created xsi:type="dcterms:W3CDTF">2015-07-06T09:41:00Z</dcterms:created>
  <dcterms:modified xsi:type="dcterms:W3CDTF">2015-07-09T04:02:00Z</dcterms:modified>
</cp:coreProperties>
</file>